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14A" w:rsidRDefault="00003946" w:rsidP="00DB314A">
      <w:pPr>
        <w:pStyle w:val="ArticleFormal-Title"/>
      </w:pPr>
      <w:r>
        <w:t>Principal’s Report</w:t>
      </w:r>
    </w:p>
    <w:p w:rsidR="004E483B" w:rsidRDefault="004E483B" w:rsidP="00DB314A">
      <w:pPr>
        <w:pStyle w:val="ArticleFormal-Title"/>
      </w:pPr>
      <w:r>
        <w:t xml:space="preserve">Welcome back everyone to an exciting year ahead. We are very pleased that, due to new enrolments, we have two full-time classroom teachers for this year which is just fantastic. It was so wonderful, on Monday morning, to see our five new Kindergarten students bright-eyed and buzzing with enthusiasm as they embark on their educational journey. </w:t>
      </w:r>
    </w:p>
    <w:p w:rsidR="00036F31" w:rsidRDefault="004E483B" w:rsidP="00DB314A">
      <w:pPr>
        <w:pStyle w:val="ArticleFormal-Title"/>
      </w:pPr>
      <w:r>
        <w:t>I was also very excited to have five energetic and eager boys</w:t>
      </w:r>
      <w:r w:rsidR="00B5653A">
        <w:t xml:space="preserve"> in Year 3 </w:t>
      </w:r>
      <w:r w:rsidR="00036F31">
        <w:t>who have moved up into</w:t>
      </w:r>
      <w:r w:rsidR="00B5653A">
        <w:t xml:space="preserve"> my </w:t>
      </w:r>
      <w:r w:rsidR="00036F31">
        <w:t>room from the Koalas</w:t>
      </w:r>
      <w:r w:rsidR="00B5653A">
        <w:t>,</w:t>
      </w:r>
      <w:r w:rsidR="00036F31">
        <w:t xml:space="preserve"> ready to </w:t>
      </w:r>
      <w:r w:rsidR="00B5653A">
        <w:t>take on new challenges.</w:t>
      </w:r>
    </w:p>
    <w:p w:rsidR="004E483B" w:rsidRDefault="004E483B" w:rsidP="00DB314A">
      <w:pPr>
        <w:pStyle w:val="ArticleFormal-Title"/>
      </w:pPr>
      <w:r>
        <w:t>Both classes have made a very settled start to the year and Mrs Neale and I are very excited about the year ahead.</w:t>
      </w:r>
    </w:p>
    <w:p w:rsidR="00791132" w:rsidRDefault="00791132" w:rsidP="00DF1902">
      <w:pPr>
        <w:pStyle w:val="ArticleFormal-BodyText"/>
        <w:rPr>
          <w:u w:val="none"/>
        </w:rPr>
      </w:pPr>
      <w:r>
        <w:rPr>
          <w:u w:val="none"/>
        </w:rPr>
        <w:t>S. Matthews</w:t>
      </w:r>
    </w:p>
    <w:p w:rsidR="0003342F" w:rsidRPr="00B84CB9" w:rsidRDefault="00003946" w:rsidP="00DF1902">
      <w:pPr>
        <w:pStyle w:val="ArticleFormal-BodyText"/>
        <w:rPr>
          <w:u w:val="none"/>
        </w:rPr>
      </w:pPr>
      <w:r w:rsidRPr="00B84CB9">
        <w:rPr>
          <w:u w:val="none"/>
        </w:rPr>
        <w:t>Princ</w:t>
      </w:r>
      <w:r w:rsidR="0003342F" w:rsidRPr="00B84CB9">
        <w:rPr>
          <w:u w:val="none"/>
        </w:rPr>
        <w:t>ipal</w:t>
      </w:r>
    </w:p>
    <w:p w:rsidR="00DB314A" w:rsidRDefault="00E35B42" w:rsidP="00E53075">
      <w:pPr>
        <w:pStyle w:val="Calandar-Title"/>
      </w:pPr>
      <w:r>
        <w:t>Upcoming Even</w:t>
      </w:r>
      <w:r w:rsidR="00E53075">
        <w:t>ts</w:t>
      </w:r>
    </w:p>
    <w:p w:rsidR="00791132" w:rsidRPr="00791132" w:rsidRDefault="00791132" w:rsidP="00791132">
      <w:pPr>
        <w:pStyle w:val="Calendar-SubTitle"/>
      </w:pPr>
      <w:r>
        <w:t>Term 1</w:t>
      </w:r>
    </w:p>
    <w:p w:rsidR="00DB314A" w:rsidRPr="00CF0E4B" w:rsidRDefault="00B5653A" w:rsidP="00DB314A">
      <w:pPr>
        <w:pStyle w:val="Calendar-WeekName"/>
      </w:pPr>
      <w:r>
        <w:t>Week 3</w:t>
      </w:r>
    </w:p>
    <w:p w:rsidR="00E53075" w:rsidRDefault="004E483B" w:rsidP="000078CA">
      <w:pPr>
        <w:pStyle w:val="Calendar-BodyText"/>
      </w:pPr>
      <w:r>
        <w:t>Monday 6</w:t>
      </w:r>
      <w:r w:rsidRPr="004E483B">
        <w:rPr>
          <w:vertAlign w:val="superscript"/>
        </w:rPr>
        <w:t>th</w:t>
      </w:r>
      <w:r>
        <w:t xml:space="preserve"> February</w:t>
      </w:r>
      <w:r>
        <w:tab/>
        <w:t>P&amp;C meeting 3:15pm in the library. All welcome!</w:t>
      </w:r>
    </w:p>
    <w:p w:rsidR="004E483B" w:rsidRDefault="004E483B" w:rsidP="000078CA">
      <w:pPr>
        <w:pStyle w:val="Calendar-BodyText"/>
      </w:pPr>
      <w:r>
        <w:tab/>
        <w:t>Kindergarten Best Start assessment commences</w:t>
      </w:r>
    </w:p>
    <w:p w:rsidR="004E483B" w:rsidRDefault="004E483B" w:rsidP="000078CA">
      <w:pPr>
        <w:pStyle w:val="Calendar-BodyText"/>
      </w:pPr>
      <w:r>
        <w:t>Wednesday 8</w:t>
      </w:r>
      <w:r w:rsidRPr="004E483B">
        <w:rPr>
          <w:vertAlign w:val="superscript"/>
        </w:rPr>
        <w:t>th</w:t>
      </w:r>
      <w:r>
        <w:t xml:space="preserve"> February          Playgroup commences. 9:15am</w:t>
      </w:r>
    </w:p>
    <w:p w:rsidR="00DB314A" w:rsidRDefault="00DB314A" w:rsidP="00DB314A">
      <w:pPr>
        <w:pStyle w:val="Calendar-WeekName"/>
      </w:pPr>
      <w:r w:rsidRPr="004747FC">
        <w:t xml:space="preserve">Week </w:t>
      </w:r>
      <w:r w:rsidR="00B5653A">
        <w:t>4</w:t>
      </w:r>
      <w:r w:rsidR="000078CA">
        <w:tab/>
      </w:r>
    </w:p>
    <w:p w:rsidR="00B5653A" w:rsidRDefault="004E483B" w:rsidP="000078CA">
      <w:pPr>
        <w:pStyle w:val="Calendar-BodyText"/>
      </w:pPr>
      <w:r>
        <w:t>Monday 13</w:t>
      </w:r>
      <w:r w:rsidRPr="004E483B">
        <w:rPr>
          <w:vertAlign w:val="superscript"/>
        </w:rPr>
        <w:t>th</w:t>
      </w:r>
      <w:r>
        <w:t xml:space="preserve"> Feb</w:t>
      </w:r>
      <w:r w:rsidR="00B5653A">
        <w:t>ruary</w:t>
      </w:r>
      <w:r w:rsidR="00B5653A">
        <w:tab/>
        <w:t xml:space="preserve">Explorer’s Club </w:t>
      </w:r>
    </w:p>
    <w:p w:rsidR="00B5653A" w:rsidRDefault="00B5653A" w:rsidP="000078CA">
      <w:pPr>
        <w:pStyle w:val="Calendar-BodyText"/>
      </w:pPr>
      <w:r>
        <w:tab/>
      </w:r>
      <w:r w:rsidR="006273B9">
        <w:t>3:15pm -</w:t>
      </w:r>
      <w:r>
        <w:t xml:space="preserve"> 4:</w:t>
      </w:r>
      <w:r w:rsidR="004E483B">
        <w:t>45pm</w:t>
      </w:r>
    </w:p>
    <w:p w:rsidR="00D0332A" w:rsidRDefault="00C77051" w:rsidP="000078CA">
      <w:pPr>
        <w:pStyle w:val="Calendar-BodyText"/>
      </w:pPr>
      <w:r>
        <w:rPr>
          <w:noProof/>
        </w:rPr>
        <w:lastRenderedPageBreak/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2054225</wp:posOffset>
            </wp:positionH>
            <wp:positionV relativeFrom="paragraph">
              <wp:posOffset>-1990725</wp:posOffset>
            </wp:positionV>
            <wp:extent cx="1112520" cy="980440"/>
            <wp:effectExtent l="19050" t="19050" r="11430" b="10160"/>
            <wp:wrapNone/>
            <wp:docPr id="85" name="Picture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770" t="2975" r="9425" b="19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2520" cy="98044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E483B">
        <w:t>Wednesday 15</w:t>
      </w:r>
      <w:r w:rsidR="004E483B" w:rsidRPr="004E483B">
        <w:rPr>
          <w:vertAlign w:val="superscript"/>
        </w:rPr>
        <w:t>th</w:t>
      </w:r>
      <w:r w:rsidR="00D0332A">
        <w:t xml:space="preserve"> February       </w:t>
      </w:r>
      <w:r w:rsidR="00B5653A">
        <w:t xml:space="preserve"> </w:t>
      </w:r>
      <w:r w:rsidR="00D0332A">
        <w:t>Playgroup 9:15am</w:t>
      </w:r>
    </w:p>
    <w:p w:rsidR="004E483B" w:rsidRDefault="00D0332A" w:rsidP="000078CA">
      <w:pPr>
        <w:pStyle w:val="Calendar-BodyText"/>
      </w:pPr>
      <w:r>
        <w:tab/>
        <w:t>G</w:t>
      </w:r>
      <w:r w:rsidR="004E483B">
        <w:t xml:space="preserve">ames Club </w:t>
      </w:r>
      <w:r w:rsidR="00B5653A">
        <w:t xml:space="preserve">              </w:t>
      </w:r>
      <w:r w:rsidR="004E483B">
        <w:t>3:15pm</w:t>
      </w:r>
      <w:r w:rsidR="00B5653A">
        <w:t xml:space="preserve"> </w:t>
      </w:r>
      <w:r w:rsidR="004E483B">
        <w:t>- 4:30pm</w:t>
      </w:r>
    </w:p>
    <w:p w:rsidR="004E483B" w:rsidRPr="000078CA" w:rsidRDefault="004E483B" w:rsidP="000078CA">
      <w:pPr>
        <w:pStyle w:val="Calendar-BodyText"/>
      </w:pPr>
      <w:r>
        <w:t>Thursday 16</w:t>
      </w:r>
      <w:r w:rsidRPr="004E483B">
        <w:rPr>
          <w:vertAlign w:val="superscript"/>
        </w:rPr>
        <w:t>th</w:t>
      </w:r>
      <w:r>
        <w:t xml:space="preserve"> February</w:t>
      </w:r>
      <w:r>
        <w:tab/>
        <w:t>Art Club with Mrs Bottic</w:t>
      </w:r>
      <w:r w:rsidR="00B5653A">
        <w:t>c</w:t>
      </w:r>
      <w:r>
        <w:t>hio 3:15pm</w:t>
      </w:r>
      <w:r w:rsidR="00B5653A">
        <w:t xml:space="preserve"> </w:t>
      </w:r>
      <w:r>
        <w:t>-</w:t>
      </w:r>
      <w:r w:rsidR="00B5653A">
        <w:t xml:space="preserve"> </w:t>
      </w:r>
      <w:r>
        <w:t>4:30pm</w:t>
      </w:r>
    </w:p>
    <w:p w:rsidR="00DB314A" w:rsidRDefault="00DB314A" w:rsidP="00DB314A">
      <w:pPr>
        <w:pStyle w:val="Calendar-WeekName"/>
      </w:pPr>
      <w:r w:rsidRPr="004747FC">
        <w:t xml:space="preserve">Week </w:t>
      </w:r>
      <w:r w:rsidR="00B5653A">
        <w:t>5</w:t>
      </w:r>
    </w:p>
    <w:p w:rsidR="00D0332A" w:rsidRDefault="00D0332A" w:rsidP="00D0332A">
      <w:pPr>
        <w:pStyle w:val="Calendar-BodyText"/>
      </w:pPr>
      <w:r>
        <w:t>Monday 20</w:t>
      </w:r>
      <w:r w:rsidRPr="004E483B">
        <w:rPr>
          <w:vertAlign w:val="superscript"/>
        </w:rPr>
        <w:t>th</w:t>
      </w:r>
      <w:r>
        <w:t xml:space="preserve"> February</w:t>
      </w:r>
      <w:r>
        <w:tab/>
        <w:t xml:space="preserve">Explorer’s Club </w:t>
      </w:r>
      <w:r w:rsidR="00B5653A">
        <w:t xml:space="preserve">              </w:t>
      </w:r>
      <w:r>
        <w:t>3:15</w:t>
      </w:r>
      <w:r w:rsidR="006273B9">
        <w:t>pm -</w:t>
      </w:r>
      <w:r w:rsidR="00B5653A">
        <w:t xml:space="preserve"> 4:</w:t>
      </w:r>
      <w:r>
        <w:t>45pm</w:t>
      </w:r>
    </w:p>
    <w:p w:rsidR="00D0332A" w:rsidRDefault="00D0332A" w:rsidP="00D0332A">
      <w:pPr>
        <w:pStyle w:val="Calendar-BodyText"/>
      </w:pPr>
      <w:r>
        <w:t>Tuesday 21</w:t>
      </w:r>
      <w:r w:rsidRPr="00D0332A">
        <w:rPr>
          <w:vertAlign w:val="superscript"/>
        </w:rPr>
        <w:t>st</w:t>
      </w:r>
      <w:r w:rsidR="00B5653A">
        <w:t xml:space="preserve"> February</w:t>
      </w:r>
      <w:r w:rsidR="00B5653A">
        <w:tab/>
        <w:t>Swimming Carnival (</w:t>
      </w:r>
      <w:r>
        <w:t>3-6)</w:t>
      </w:r>
    </w:p>
    <w:p w:rsidR="00D0332A" w:rsidRDefault="00D0332A" w:rsidP="00D0332A">
      <w:pPr>
        <w:pStyle w:val="Calendar-BodyText"/>
      </w:pPr>
      <w:r>
        <w:t>Wednesday 22</w:t>
      </w:r>
      <w:r>
        <w:rPr>
          <w:vertAlign w:val="superscript"/>
        </w:rPr>
        <w:t>nd</w:t>
      </w:r>
      <w:r>
        <w:t xml:space="preserve"> February       </w:t>
      </w:r>
      <w:r w:rsidR="00B5653A">
        <w:t xml:space="preserve"> </w:t>
      </w:r>
      <w:r>
        <w:t>Playgroup commences. 9:15am</w:t>
      </w:r>
    </w:p>
    <w:p w:rsidR="00D0332A" w:rsidRDefault="00D0332A" w:rsidP="00D0332A">
      <w:pPr>
        <w:pStyle w:val="Calendar-BodyText"/>
      </w:pPr>
      <w:r>
        <w:tab/>
        <w:t xml:space="preserve">Games Club </w:t>
      </w:r>
      <w:r w:rsidR="00B5653A">
        <w:t xml:space="preserve">                </w:t>
      </w:r>
      <w:r>
        <w:t>3:15pm</w:t>
      </w:r>
      <w:r w:rsidR="00B5653A">
        <w:t xml:space="preserve"> </w:t>
      </w:r>
      <w:r>
        <w:t>- 4:30pm</w:t>
      </w:r>
    </w:p>
    <w:p w:rsidR="00DB314A" w:rsidRDefault="00D0332A" w:rsidP="00D0332A">
      <w:pPr>
        <w:pStyle w:val="Calendar-BodyText"/>
      </w:pPr>
      <w:r>
        <w:t>Thursday 23rd February</w:t>
      </w:r>
      <w:r>
        <w:tab/>
        <w:t>Art Club with Mrs Bottic</w:t>
      </w:r>
      <w:r w:rsidR="00B5653A">
        <w:t>c</w:t>
      </w:r>
      <w:r>
        <w:t>hio</w:t>
      </w:r>
      <w:r w:rsidR="00B5653A">
        <w:t xml:space="preserve"> 3:15pm </w:t>
      </w:r>
      <w:r w:rsidR="006273B9">
        <w:t>-</w:t>
      </w:r>
      <w:r w:rsidR="00B5653A">
        <w:t xml:space="preserve"> 4:30pm</w:t>
      </w:r>
      <w:r w:rsidR="00B5653A">
        <w:tab/>
        <w:t xml:space="preserve">                  </w:t>
      </w:r>
    </w:p>
    <w:p w:rsidR="00D0332A" w:rsidRDefault="00D0332A" w:rsidP="00D0332A">
      <w:pPr>
        <w:pStyle w:val="Calendar-BodyText"/>
      </w:pPr>
      <w:r>
        <w:t>Friday 24</w:t>
      </w:r>
      <w:r w:rsidRPr="00D0332A">
        <w:rPr>
          <w:vertAlign w:val="superscript"/>
        </w:rPr>
        <w:t>th</w:t>
      </w:r>
      <w:r>
        <w:t xml:space="preserve"> February</w:t>
      </w:r>
      <w:r>
        <w:tab/>
        <w:t>District Swimming Carnival</w:t>
      </w:r>
    </w:p>
    <w:p w:rsidR="006273B9" w:rsidRDefault="006273B9" w:rsidP="00A24C16">
      <w:pPr>
        <w:jc w:val="both"/>
      </w:pPr>
    </w:p>
    <w:p w:rsidR="003C7BE3" w:rsidRDefault="003C7BE3" w:rsidP="00A24C16">
      <w:pPr>
        <w:jc w:val="both"/>
      </w:pPr>
    </w:p>
    <w:p w:rsidR="00DB314A" w:rsidRDefault="00A24C16" w:rsidP="00A24C16">
      <w:pPr>
        <w:jc w:val="both"/>
        <w:rPr>
          <w:b/>
          <w:sz w:val="28"/>
          <w:szCs w:val="28"/>
        </w:rPr>
      </w:pPr>
      <w:r w:rsidRPr="00A24C16">
        <w:rPr>
          <w:b/>
          <w:sz w:val="28"/>
          <w:szCs w:val="28"/>
        </w:rPr>
        <w:t>Thursday Afternoon Club Commencing</w:t>
      </w:r>
      <w:r>
        <w:rPr>
          <w:b/>
          <w:sz w:val="28"/>
          <w:szCs w:val="28"/>
        </w:rPr>
        <w:t>!!</w:t>
      </w:r>
    </w:p>
    <w:p w:rsidR="00A24C16" w:rsidRPr="00A24C16" w:rsidRDefault="00A24C16" w:rsidP="00A24C16">
      <w:pPr>
        <w:jc w:val="both"/>
        <w:rPr>
          <w:b/>
          <w:sz w:val="28"/>
          <w:szCs w:val="28"/>
        </w:rPr>
      </w:pPr>
    </w:p>
    <w:p w:rsidR="00A24C16" w:rsidRDefault="00A24C16" w:rsidP="00A24C16">
      <w:pPr>
        <w:jc w:val="both"/>
      </w:pPr>
      <w:r>
        <w:t>Margaret Bottic</w:t>
      </w:r>
      <w:r w:rsidR="006273B9">
        <w:t>c</w:t>
      </w:r>
      <w:r>
        <w:t>hio has very kindly offered to run an Art Club on Thursday afternoons</w:t>
      </w:r>
      <w:r w:rsidR="006273B9">
        <w:t>,</w:t>
      </w:r>
      <w:r>
        <w:t xml:space="preserve"> commencing at 3:15pm and finishing at 4:30pm. Chloe </w:t>
      </w:r>
      <w:r w:rsidR="006273B9">
        <w:t>and Heidi</w:t>
      </w:r>
      <w:r w:rsidR="003C7BE3">
        <w:t xml:space="preserve"> Wursten have</w:t>
      </w:r>
      <w:r>
        <w:t xml:space="preserve"> offered to as</w:t>
      </w:r>
      <w:r w:rsidR="003C7BE3">
        <w:t xml:space="preserve">sist Mrs </w:t>
      </w:r>
      <w:r>
        <w:t>Bottic</w:t>
      </w:r>
      <w:r w:rsidR="003C7BE3">
        <w:t>c</w:t>
      </w:r>
      <w:r>
        <w:t>hio which is very much appreciated. As there will be resources needed</w:t>
      </w:r>
      <w:r w:rsidR="003C7BE3">
        <w:t>,</w:t>
      </w:r>
      <w:r>
        <w:t xml:space="preserve"> we ask that a $2 gold coin donation is paid each week per student.</w:t>
      </w:r>
    </w:p>
    <w:p w:rsidR="00A24C16" w:rsidRDefault="00A24C16" w:rsidP="00A24C16">
      <w:pPr>
        <w:jc w:val="both"/>
      </w:pPr>
      <w:r>
        <w:t xml:space="preserve">Please supply students with afternoon tea if they are attending. </w:t>
      </w:r>
    </w:p>
    <w:p w:rsidR="00B575DB" w:rsidRDefault="00C77051" w:rsidP="00B575DB">
      <w:pPr>
        <w:ind w:left="1440" w:firstLine="720"/>
        <w:jc w:val="both"/>
      </w:pPr>
      <w:r>
        <w:rPr>
          <w:noProof/>
        </w:rPr>
        <w:drawing>
          <wp:inline distT="0" distB="0" distL="0" distR="0">
            <wp:extent cx="1206500" cy="1325880"/>
            <wp:effectExtent l="0" t="0" r="0" b="7620"/>
            <wp:docPr id="11" name="Picture 1" descr="MC900325642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C900325642[1]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0" cy="1325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75DB" w:rsidRPr="00854EB5" w:rsidRDefault="00B575DB" w:rsidP="00A24C16">
      <w:pPr>
        <w:jc w:val="both"/>
      </w:pPr>
    </w:p>
    <w:p w:rsidR="00DB314A" w:rsidRPr="000E0E03" w:rsidRDefault="00A24C16" w:rsidP="00B575DB">
      <w:pPr>
        <w:pStyle w:val="ArticleInformal-SubTitle"/>
        <w:rPr>
          <w:u w:val="single"/>
        </w:rPr>
      </w:pPr>
      <w:r w:rsidRPr="000E0E03">
        <w:rPr>
          <w:u w:val="single"/>
        </w:rPr>
        <w:t>Music Tuition</w:t>
      </w:r>
    </w:p>
    <w:p w:rsidR="00A24C16" w:rsidRDefault="00C77051" w:rsidP="00B575DB">
      <w:pPr>
        <w:pStyle w:val="ArticleInformal-SubTitle"/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7968" behindDoc="0" locked="0" layoutInCell="1" allowOverlap="1">
            <wp:simplePos x="0" y="0"/>
            <wp:positionH relativeFrom="margin">
              <wp:posOffset>3906520</wp:posOffset>
            </wp:positionH>
            <wp:positionV relativeFrom="margin">
              <wp:posOffset>657225</wp:posOffset>
            </wp:positionV>
            <wp:extent cx="2768600" cy="1491615"/>
            <wp:effectExtent l="0" t="0" r="0" b="0"/>
            <wp:wrapSquare wrapText="bothSides"/>
            <wp:docPr id="90" name="Picture 90" descr="E:\DCIM\100OLYMP\PC1701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 descr="E:\DCIM\100OLYMP\PC170179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539" b="137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8600" cy="1491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5920" behindDoc="0" locked="0" layoutInCell="1" allowOverlap="1">
            <wp:simplePos x="0" y="0"/>
            <wp:positionH relativeFrom="margin">
              <wp:posOffset>3847465</wp:posOffset>
            </wp:positionH>
            <wp:positionV relativeFrom="margin">
              <wp:posOffset>3011170</wp:posOffset>
            </wp:positionV>
            <wp:extent cx="2799080" cy="1811655"/>
            <wp:effectExtent l="0" t="0" r="1270" b="0"/>
            <wp:wrapSquare wrapText="bothSides"/>
            <wp:docPr id="89" name="Picture 89" descr="E:\DCIM\100OLYMP\PC1701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E:\DCIM\100OLYMP\PC170186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897" b="99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9080" cy="1811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24C16" w:rsidRPr="00B575DB">
        <w:rPr>
          <w:sz w:val="24"/>
          <w:szCs w:val="24"/>
        </w:rPr>
        <w:t>Keva Abotomey will continue to teach class recorder to our students</w:t>
      </w:r>
      <w:r w:rsidR="003C7BE3">
        <w:rPr>
          <w:sz w:val="24"/>
          <w:szCs w:val="24"/>
        </w:rPr>
        <w:t>,</w:t>
      </w:r>
      <w:r w:rsidR="00A24C16" w:rsidRPr="00B575DB">
        <w:rPr>
          <w:sz w:val="24"/>
          <w:szCs w:val="24"/>
        </w:rPr>
        <w:t xml:space="preserve"> </w:t>
      </w:r>
      <w:r w:rsidR="00B575DB" w:rsidRPr="00B575DB">
        <w:rPr>
          <w:sz w:val="24"/>
          <w:szCs w:val="24"/>
        </w:rPr>
        <w:t>K-2 and</w:t>
      </w:r>
      <w:r w:rsidR="003C7BE3">
        <w:rPr>
          <w:sz w:val="24"/>
          <w:szCs w:val="24"/>
        </w:rPr>
        <w:t xml:space="preserve"> </w:t>
      </w:r>
      <w:r w:rsidR="00B575DB" w:rsidRPr="00B575DB">
        <w:rPr>
          <w:sz w:val="24"/>
          <w:szCs w:val="24"/>
        </w:rPr>
        <w:t>3-6</w:t>
      </w:r>
      <w:r w:rsidR="003C7BE3">
        <w:rPr>
          <w:sz w:val="24"/>
          <w:szCs w:val="24"/>
        </w:rPr>
        <w:t>, on Fridays</w:t>
      </w:r>
      <w:r w:rsidR="00A24C16" w:rsidRPr="00B575DB">
        <w:rPr>
          <w:sz w:val="24"/>
          <w:szCs w:val="24"/>
        </w:rPr>
        <w:t>.</w:t>
      </w:r>
      <w:r w:rsidR="001C7AE5">
        <w:rPr>
          <w:sz w:val="24"/>
          <w:szCs w:val="24"/>
        </w:rPr>
        <w:t xml:space="preserve"> Some students are attending the Opera House this year to perform in the Combined School’s Instrumental Ensemble and Miss Abotomey will be assisting them in this preparation as well.</w:t>
      </w:r>
      <w:r w:rsidR="00A24C16" w:rsidRPr="00B575DB">
        <w:rPr>
          <w:sz w:val="24"/>
          <w:szCs w:val="24"/>
        </w:rPr>
        <w:t xml:space="preserve"> Keva has also been asked by the</w:t>
      </w:r>
      <w:r w:rsidR="00A24C16">
        <w:t xml:space="preserve"> </w:t>
      </w:r>
      <w:r w:rsidR="00A24C16" w:rsidRPr="00B575DB">
        <w:rPr>
          <w:sz w:val="24"/>
          <w:szCs w:val="24"/>
        </w:rPr>
        <w:t>Goulburn Regional Conservatorium to give private</w:t>
      </w:r>
      <w:r w:rsidR="00B575DB" w:rsidRPr="00B575DB">
        <w:rPr>
          <w:sz w:val="24"/>
          <w:szCs w:val="24"/>
        </w:rPr>
        <w:t xml:space="preserve"> music</w:t>
      </w:r>
      <w:r w:rsidR="00A24C16" w:rsidRPr="00B575DB">
        <w:rPr>
          <w:sz w:val="24"/>
          <w:szCs w:val="24"/>
        </w:rPr>
        <w:t xml:space="preserve"> tu</w:t>
      </w:r>
      <w:r w:rsidR="00B575DB" w:rsidRPr="00B575DB">
        <w:rPr>
          <w:sz w:val="24"/>
          <w:szCs w:val="24"/>
        </w:rPr>
        <w:t>ition to students of parents who requested this at the end of last year. Private tuition will take place during school time</w:t>
      </w:r>
      <w:r w:rsidR="001C7AE5">
        <w:rPr>
          <w:sz w:val="24"/>
          <w:szCs w:val="24"/>
        </w:rPr>
        <w:t>,</w:t>
      </w:r>
      <w:r w:rsidR="00B575DB" w:rsidRPr="00B575DB">
        <w:rPr>
          <w:sz w:val="24"/>
          <w:szCs w:val="24"/>
        </w:rPr>
        <w:t xml:space="preserve"> and days an</w:t>
      </w:r>
      <w:r w:rsidR="001C7AE5">
        <w:rPr>
          <w:sz w:val="24"/>
          <w:szCs w:val="24"/>
        </w:rPr>
        <w:t>d times will be known to us soon</w:t>
      </w:r>
      <w:r w:rsidR="00B575DB" w:rsidRPr="00B575DB">
        <w:rPr>
          <w:sz w:val="24"/>
          <w:szCs w:val="24"/>
        </w:rPr>
        <w:t>. A note is going home shortly with these students</w:t>
      </w:r>
      <w:r w:rsidR="003C7BE3">
        <w:rPr>
          <w:sz w:val="24"/>
          <w:szCs w:val="24"/>
        </w:rPr>
        <w:t>,</w:t>
      </w:r>
      <w:r w:rsidR="00B575DB" w:rsidRPr="00B575DB">
        <w:rPr>
          <w:sz w:val="24"/>
          <w:szCs w:val="24"/>
        </w:rPr>
        <w:t xml:space="preserve"> with further information about this program. Payment has to be finalised promptly and before tuition can commence. Payment details are outlined in the note.</w:t>
      </w:r>
    </w:p>
    <w:p w:rsidR="00B575DB" w:rsidRPr="00854EB5" w:rsidRDefault="00C77051" w:rsidP="00B575DB">
      <w:pPr>
        <w:pStyle w:val="ArticleInformal-SubTitle"/>
        <w:ind w:left="2880" w:firstLine="720"/>
      </w:pPr>
      <w:r>
        <w:rPr>
          <w:noProof/>
        </w:rPr>
        <w:drawing>
          <wp:anchor distT="0" distB="0" distL="114300" distR="114300" simplePos="0" relativeHeight="251663872" behindDoc="0" locked="0" layoutInCell="1" allowOverlap="1">
            <wp:simplePos x="0" y="0"/>
            <wp:positionH relativeFrom="margin">
              <wp:posOffset>3989070</wp:posOffset>
            </wp:positionH>
            <wp:positionV relativeFrom="margin">
              <wp:posOffset>5020945</wp:posOffset>
            </wp:positionV>
            <wp:extent cx="2577465" cy="1979295"/>
            <wp:effectExtent l="0" t="0" r="0" b="1905"/>
            <wp:wrapSquare wrapText="bothSides"/>
            <wp:docPr id="88" name="Picture 88" descr="E:\DCIM\100OLYMP\PC17018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E:\DCIM\100OLYMP\PC170187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918" b="58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7465" cy="1979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24"/>
          <w:szCs w:val="24"/>
        </w:rPr>
        <w:drawing>
          <wp:inline distT="0" distB="0" distL="0" distR="0">
            <wp:extent cx="1206500" cy="1206500"/>
            <wp:effectExtent l="0" t="0" r="0" b="0"/>
            <wp:docPr id="52" name="Picture 52" descr="MC900432654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MC900432654[1]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0" cy="1206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314A" w:rsidRPr="00AA0922" w:rsidRDefault="003C7BE3" w:rsidP="00DB314A">
      <w:pPr>
        <w:rPr>
          <w:rFonts w:ascii="Arial" w:hAnsi="Arial" w:cs="Arial"/>
          <w:u w:val="single"/>
        </w:rPr>
      </w:pPr>
      <w:r w:rsidRPr="00AA0922">
        <w:rPr>
          <w:rFonts w:ascii="Arial" w:hAnsi="Arial" w:cs="Arial"/>
          <w:u w:val="single"/>
        </w:rPr>
        <w:t>Kangas Classroom</w:t>
      </w:r>
    </w:p>
    <w:p w:rsidR="003C7BE3" w:rsidRPr="00AA0922" w:rsidRDefault="003C7BE3" w:rsidP="00DB314A">
      <w:pPr>
        <w:rPr>
          <w:rFonts w:ascii="Arial" w:hAnsi="Arial" w:cs="Arial"/>
        </w:rPr>
      </w:pPr>
    </w:p>
    <w:p w:rsidR="003C7BE3" w:rsidRPr="00AA0922" w:rsidRDefault="00AA0922" w:rsidP="00DB314A">
      <w:pPr>
        <w:rPr>
          <w:rFonts w:ascii="Arial" w:hAnsi="Arial" w:cs="Arial"/>
        </w:rPr>
      </w:pPr>
      <w:r w:rsidRPr="00AA0922">
        <w:rPr>
          <w:rFonts w:ascii="Arial" w:hAnsi="Arial" w:cs="Arial"/>
        </w:rPr>
        <w:t xml:space="preserve">We are pleased to report that the 3-6 senior classroom will be receiving a new fresh coat of paint.  This will </w:t>
      </w:r>
      <w:r w:rsidR="003C7BE3" w:rsidRPr="00AA0922">
        <w:rPr>
          <w:rFonts w:ascii="Arial" w:hAnsi="Arial" w:cs="Arial"/>
        </w:rPr>
        <w:t>commence tomorrow</w:t>
      </w:r>
      <w:r w:rsidRPr="00AA0922">
        <w:rPr>
          <w:rFonts w:ascii="Arial" w:hAnsi="Arial" w:cs="Arial"/>
        </w:rPr>
        <w:t>.  We have been conducting our lessons in the library and will continue to do so until our classroom has had its “freshen up”.</w:t>
      </w:r>
    </w:p>
    <w:p w:rsidR="00AA0922" w:rsidRDefault="00C77051" w:rsidP="00DB314A">
      <w:r>
        <w:rPr>
          <w:noProof/>
        </w:rPr>
        <w:drawing>
          <wp:anchor distT="0" distB="0" distL="114300" distR="114300" simplePos="0" relativeHeight="251661824" behindDoc="0" locked="0" layoutInCell="1" allowOverlap="1">
            <wp:simplePos x="0" y="0"/>
            <wp:positionH relativeFrom="margin">
              <wp:posOffset>4126230</wp:posOffset>
            </wp:positionH>
            <wp:positionV relativeFrom="margin">
              <wp:posOffset>7194550</wp:posOffset>
            </wp:positionV>
            <wp:extent cx="2291715" cy="1737360"/>
            <wp:effectExtent l="0" t="0" r="0" b="0"/>
            <wp:wrapSquare wrapText="bothSides"/>
            <wp:docPr id="87" name="Picture 87" descr="E:\DCIM\100OLYMP\PC17018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 descr="E:\DCIM\100OLYMP\PC170189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571" t="10001" r="7555" b="73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1715" cy="1737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A0922" w:rsidRDefault="00AA0922" w:rsidP="00DB314A"/>
    <w:p w:rsidR="00AA0922" w:rsidRDefault="00AA0922" w:rsidP="00DB314A"/>
    <w:p w:rsidR="00AA0922" w:rsidRDefault="00AA0922" w:rsidP="00DB314A"/>
    <w:p w:rsidR="00AA0922" w:rsidRDefault="00AA0922" w:rsidP="00DB314A"/>
    <w:p w:rsidR="00AA0922" w:rsidRDefault="00AA0922" w:rsidP="00DB314A"/>
    <w:p w:rsidR="00AA0922" w:rsidRDefault="00AA0922" w:rsidP="00DB314A"/>
    <w:p w:rsidR="00AA0922" w:rsidRDefault="00AA0922" w:rsidP="00DB314A"/>
    <w:p w:rsidR="00AA0922" w:rsidRDefault="00AA0922" w:rsidP="00DB314A"/>
    <w:p w:rsidR="00920A3F" w:rsidRDefault="00920A3F" w:rsidP="00DB314A"/>
    <w:p w:rsidR="00E41156" w:rsidRDefault="00265FC3" w:rsidP="00920A3F">
      <w:pPr>
        <w:jc w:val="center"/>
        <w:rPr>
          <w:rFonts w:ascii="Comic Sans MS" w:hAnsi="Comic Sans MS"/>
          <w:i/>
          <w:u w:val="single"/>
        </w:rPr>
      </w:pPr>
      <w:r>
        <w:rPr>
          <w:rFonts w:ascii="Comic Sans MS" w:hAnsi="Comic Sans MS"/>
          <w:i/>
          <w:u w:val="single"/>
        </w:rPr>
        <w:t>Tallong Public School - 2012</w:t>
      </w:r>
      <w:r w:rsidR="00E41156">
        <w:rPr>
          <w:rFonts w:ascii="Comic Sans MS" w:hAnsi="Comic Sans MS"/>
          <w:i/>
          <w:u w:val="single"/>
        </w:rPr>
        <w:t>!</w:t>
      </w:r>
    </w:p>
    <w:p w:rsidR="00E41156" w:rsidRDefault="00E41156" w:rsidP="00920A3F">
      <w:pPr>
        <w:jc w:val="center"/>
        <w:rPr>
          <w:rFonts w:ascii="Comic Sans MS" w:hAnsi="Comic Sans MS"/>
          <w:i/>
          <w:u w:val="single"/>
        </w:rPr>
      </w:pPr>
    </w:p>
    <w:p w:rsidR="00E41156" w:rsidRDefault="00E41156" w:rsidP="00920A3F">
      <w:pPr>
        <w:jc w:val="center"/>
        <w:rPr>
          <w:rFonts w:ascii="Comic Sans MS" w:hAnsi="Comic Sans MS"/>
          <w:i/>
          <w:u w:val="single"/>
        </w:rPr>
      </w:pPr>
    </w:p>
    <w:p w:rsidR="00920A3F" w:rsidRDefault="00C77051" w:rsidP="00920A3F">
      <w:pPr>
        <w:jc w:val="center"/>
        <w:rPr>
          <w:rFonts w:ascii="Comic Sans MS" w:hAnsi="Comic Sans MS"/>
          <w:i/>
          <w:u w:val="single"/>
        </w:rPr>
      </w:pPr>
      <w:r>
        <w:rPr>
          <w:rFonts w:ascii="Comic Sans MS" w:hAnsi="Comic Sans MS"/>
          <w:i/>
          <w:noProof/>
          <w:u w:val="single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margin">
              <wp:posOffset>-45720</wp:posOffset>
            </wp:positionH>
            <wp:positionV relativeFrom="margin">
              <wp:posOffset>7372985</wp:posOffset>
            </wp:positionV>
            <wp:extent cx="1411605" cy="1080135"/>
            <wp:effectExtent l="0" t="0" r="0" b="5715"/>
            <wp:wrapSquare wrapText="bothSides"/>
            <wp:docPr id="86" name="Picture 86" descr="C:\Users\raeleen.murray\AppData\Local\Microsoft\Windows\Temporary Internet Files\Content.IE5\05E21VDE\MC900438004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C:\Users\raeleen.murray\AppData\Local\Microsoft\Windows\Temporary Internet Files\Content.IE5\05E21VDE\MC900438004[1].wm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1605" cy="1080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20A3F" w:rsidRPr="00920A3F">
        <w:rPr>
          <w:rFonts w:ascii="Comic Sans MS" w:hAnsi="Comic Sans MS"/>
          <w:i/>
          <w:u w:val="single"/>
        </w:rPr>
        <w:t xml:space="preserve">Welcome to our new </w:t>
      </w:r>
    </w:p>
    <w:p w:rsidR="00AA0922" w:rsidRPr="00920A3F" w:rsidRDefault="00920A3F" w:rsidP="00920A3F">
      <w:pPr>
        <w:jc w:val="center"/>
        <w:rPr>
          <w:rFonts w:ascii="Comic Sans MS" w:hAnsi="Comic Sans MS"/>
          <w:i/>
          <w:u w:val="single"/>
        </w:rPr>
      </w:pPr>
      <w:r w:rsidRPr="00920A3F">
        <w:rPr>
          <w:rFonts w:ascii="Comic Sans MS" w:hAnsi="Comic Sans MS"/>
          <w:i/>
          <w:u w:val="single"/>
        </w:rPr>
        <w:t xml:space="preserve">Kindergarten </w:t>
      </w:r>
      <w:r w:rsidR="00265FC3">
        <w:rPr>
          <w:rFonts w:ascii="Comic Sans MS" w:hAnsi="Comic Sans MS"/>
          <w:i/>
          <w:u w:val="single"/>
        </w:rPr>
        <w:t>students</w:t>
      </w:r>
      <w:r w:rsidRPr="00920A3F">
        <w:rPr>
          <w:rFonts w:ascii="Comic Sans MS" w:hAnsi="Comic Sans MS"/>
          <w:i/>
          <w:u w:val="single"/>
        </w:rPr>
        <w:t>!</w:t>
      </w:r>
      <w:bookmarkStart w:id="0" w:name="_GoBack"/>
      <w:bookmarkEnd w:id="0"/>
    </w:p>
    <w:sectPr w:rsidR="00AA0922" w:rsidRPr="00920A3F" w:rsidSect="00DB314A">
      <w:headerReference w:type="default" r:id="rId17"/>
      <w:footerReference w:type="default" r:id="rId18"/>
      <w:headerReference w:type="first" r:id="rId19"/>
      <w:footerReference w:type="first" r:id="rId20"/>
      <w:pgSz w:w="11906" w:h="16838" w:code="9"/>
      <w:pgMar w:top="1247" w:right="567" w:bottom="1644" w:left="567" w:header="709" w:footer="970" w:gutter="0"/>
      <w:cols w:num="2" w:space="708" w:equalWidth="0">
        <w:col w:w="5032" w:space="708"/>
        <w:col w:w="5032"/>
      </w:cols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6F31" w:rsidRDefault="00036F31">
      <w:r>
        <w:separator/>
      </w:r>
    </w:p>
    <w:p w:rsidR="00036F31" w:rsidRDefault="00036F31"/>
    <w:p w:rsidR="00036F31" w:rsidRDefault="00036F31"/>
    <w:p w:rsidR="00036F31" w:rsidRDefault="00036F31"/>
    <w:p w:rsidR="00036F31" w:rsidRDefault="00036F31"/>
    <w:p w:rsidR="00036F31" w:rsidRDefault="00036F31"/>
    <w:p w:rsidR="00036F31" w:rsidRDefault="00036F31"/>
    <w:p w:rsidR="00036F31" w:rsidRDefault="00036F31"/>
    <w:p w:rsidR="00036F31" w:rsidRDefault="00036F31"/>
    <w:p w:rsidR="00036F31" w:rsidRDefault="00036F31"/>
  </w:endnote>
  <w:endnote w:type="continuationSeparator" w:id="0">
    <w:p w:rsidR="00036F31" w:rsidRDefault="00036F31">
      <w:r>
        <w:continuationSeparator/>
      </w:r>
    </w:p>
    <w:p w:rsidR="00036F31" w:rsidRDefault="00036F31"/>
    <w:p w:rsidR="00036F31" w:rsidRDefault="00036F31"/>
    <w:p w:rsidR="00036F31" w:rsidRDefault="00036F31"/>
    <w:p w:rsidR="00036F31" w:rsidRDefault="00036F31"/>
    <w:p w:rsidR="00036F31" w:rsidRDefault="00036F31"/>
    <w:p w:rsidR="00036F31" w:rsidRDefault="00036F31"/>
    <w:p w:rsidR="00036F31" w:rsidRDefault="00036F31"/>
    <w:p w:rsidR="00036F31" w:rsidRDefault="00036F31"/>
    <w:p w:rsidR="00036F31" w:rsidRDefault="00036F3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C16" w:rsidRDefault="00C77051" w:rsidP="00DB314A">
    <w:pPr>
      <w:pStyle w:val="Footer-PageNumber"/>
    </w:pPr>
    <w:r>
      <w:rPr>
        <w:noProof/>
      </w:rPr>
      <w:drawing>
        <wp:anchor distT="0" distB="0" distL="114300" distR="114300" simplePos="0" relativeHeight="251654144" behindDoc="0" locked="0" layoutInCell="1" allowOverlap="0">
          <wp:simplePos x="0" y="0"/>
          <wp:positionH relativeFrom="page">
            <wp:posOffset>360045</wp:posOffset>
          </wp:positionH>
          <wp:positionV relativeFrom="page">
            <wp:posOffset>9954895</wp:posOffset>
          </wp:positionV>
          <wp:extent cx="1314450" cy="438150"/>
          <wp:effectExtent l="0" t="0" r="0" b="0"/>
          <wp:wrapSquare wrapText="bothSides"/>
          <wp:docPr id="229" name="Picture 2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4450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24C16" w:rsidRPr="004C590B">
      <w:t xml:space="preserve">Page </w:t>
    </w:r>
    <w:r w:rsidR="00A24C16" w:rsidRPr="004C590B">
      <w:fldChar w:fldCharType="begin"/>
    </w:r>
    <w:r w:rsidR="00A24C16" w:rsidRPr="004C590B">
      <w:instrText xml:space="preserve">PAGE  </w:instrText>
    </w:r>
    <w:r w:rsidR="00A24C16" w:rsidRPr="004C590B">
      <w:fldChar w:fldCharType="separate"/>
    </w:r>
    <w:r w:rsidR="00265FC3">
      <w:rPr>
        <w:noProof/>
      </w:rPr>
      <w:t>2</w:t>
    </w:r>
    <w:r w:rsidR="00A24C16" w:rsidRPr="004C590B"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C16" w:rsidRDefault="00A24C16" w:rsidP="00DB314A">
    <w:pPr>
      <w:pStyle w:val="Footer-PageNumber"/>
    </w:pPr>
    <w:r w:rsidRPr="005712BF">
      <w:t xml:space="preserve">Page </w:t>
    </w:r>
    <w:r w:rsidRPr="005712BF">
      <w:fldChar w:fldCharType="begin"/>
    </w:r>
    <w:r w:rsidRPr="005712BF">
      <w:instrText xml:space="preserve">PAGE  </w:instrText>
    </w:r>
    <w:r w:rsidRPr="005712BF">
      <w:fldChar w:fldCharType="separate"/>
    </w:r>
    <w:r w:rsidR="00265FC3">
      <w:rPr>
        <w:noProof/>
      </w:rPr>
      <w:t>1</w:t>
    </w:r>
    <w:r w:rsidRPr="005712BF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6F31" w:rsidRDefault="00036F31">
      <w:r>
        <w:separator/>
      </w:r>
    </w:p>
    <w:p w:rsidR="00036F31" w:rsidRDefault="00036F31"/>
    <w:p w:rsidR="00036F31" w:rsidRDefault="00036F31"/>
    <w:p w:rsidR="00036F31" w:rsidRDefault="00036F31"/>
    <w:p w:rsidR="00036F31" w:rsidRDefault="00036F31"/>
    <w:p w:rsidR="00036F31" w:rsidRDefault="00036F31"/>
    <w:p w:rsidR="00036F31" w:rsidRDefault="00036F31"/>
    <w:p w:rsidR="00036F31" w:rsidRDefault="00036F31"/>
    <w:p w:rsidR="00036F31" w:rsidRDefault="00036F31"/>
    <w:p w:rsidR="00036F31" w:rsidRDefault="00036F31"/>
  </w:footnote>
  <w:footnote w:type="continuationSeparator" w:id="0">
    <w:p w:rsidR="00036F31" w:rsidRDefault="00036F31">
      <w:r>
        <w:continuationSeparator/>
      </w:r>
    </w:p>
    <w:p w:rsidR="00036F31" w:rsidRDefault="00036F31"/>
    <w:p w:rsidR="00036F31" w:rsidRDefault="00036F31"/>
    <w:p w:rsidR="00036F31" w:rsidRDefault="00036F31"/>
    <w:p w:rsidR="00036F31" w:rsidRDefault="00036F31"/>
    <w:p w:rsidR="00036F31" w:rsidRDefault="00036F31"/>
    <w:p w:rsidR="00036F31" w:rsidRDefault="00036F31"/>
    <w:p w:rsidR="00036F31" w:rsidRDefault="00036F31"/>
    <w:p w:rsidR="00036F31" w:rsidRDefault="00036F31"/>
    <w:p w:rsidR="00036F31" w:rsidRDefault="00036F3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C16" w:rsidRDefault="00C77051"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450215</wp:posOffset>
              </wp:positionH>
              <wp:positionV relativeFrom="page">
                <wp:posOffset>360045</wp:posOffset>
              </wp:positionV>
              <wp:extent cx="6630670" cy="252095"/>
              <wp:effectExtent l="2540" t="0" r="0" b="0"/>
              <wp:wrapNone/>
              <wp:docPr id="8" name="Group 2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630670" cy="252095"/>
                        <a:chOff x="567" y="518"/>
                        <a:chExt cx="10442" cy="397"/>
                      </a:xfrm>
                    </wpg:grpSpPr>
                    <wps:wsp>
                      <wps:cNvPr id="9" name="Text Box 244"/>
                      <wps:cNvSpPr txBox="1">
                        <a:spLocks noChangeArrowheads="1"/>
                      </wps:cNvSpPr>
                      <wps:spPr bwMode="auto">
                        <a:xfrm>
                          <a:off x="6146" y="518"/>
                          <a:ext cx="4863" cy="3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24C16" w:rsidRPr="007B5B9A" w:rsidRDefault="00A24C16" w:rsidP="00DB314A">
                            <w:pPr>
                              <w:pStyle w:val="Header-Date"/>
                            </w:pPr>
                            <w:r>
                              <w:fldChar w:fldCharType="begin"/>
                            </w:r>
                            <w:r>
                              <w:instrText xml:space="preserve"> DATE  \@ "dddd, d MMMM yyyy" </w:instrText>
                            </w:r>
                            <w:r>
                              <w:fldChar w:fldCharType="separate"/>
                            </w:r>
                            <w:r w:rsidR="00265FC3">
                              <w:rPr>
                                <w:noProof/>
                              </w:rPr>
                              <w:t>Wednesday, 1 February 2012</w:t>
                            </w:r>
                            <w: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Text Box 245"/>
                      <wps:cNvSpPr txBox="1">
                        <a:spLocks noChangeArrowheads="1"/>
                      </wps:cNvSpPr>
                      <wps:spPr bwMode="auto">
                        <a:xfrm>
                          <a:off x="567" y="518"/>
                          <a:ext cx="4859" cy="3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24C16" w:rsidRPr="007B5B9A" w:rsidRDefault="00A24C16" w:rsidP="00DB314A">
                            <w:pPr>
                              <w:pStyle w:val="Header-IssueNumber"/>
                            </w:pPr>
                            <w:r w:rsidRPr="000B016D">
                              <w:t>Issue</w:t>
                            </w:r>
                            <w:r w:rsidR="00AA0922">
                              <w:t xml:space="preserve"> 1 - Term </w:t>
                            </w:r>
                            <w:r>
                              <w:t xml:space="preserve">2– Week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46" o:spid="_x0000_s1026" style="position:absolute;margin-left:35.45pt;margin-top:28.35pt;width:522.1pt;height:19.85pt;z-index:251658240;mso-position-horizontal-relative:page;mso-position-vertical-relative:page" coordorigin="567,518" coordsize="10442,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44" o:spid="_x0000_s1027" type="#_x0000_t202" style="position:absolute;left:6146;top:518;width:4863;height:3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c/WcMA&#10;AADaAAAADwAAAGRycy9kb3ducmV2LnhtbESPQWvCQBSE70L/w/IK3sxuxUoT3YRSETy1aKvg7ZF9&#10;JqHZtyG7mvjvu4VCj8PMfMOsi9G24ka9bxxreEoUCOLSmYYrDV+f29kLCB+QDbaOScOdPBT5w2SN&#10;mXED7+l2CJWIEPYZaqhD6DIpfVmTRZ+4jjh6F9dbDFH2lTQ9DhFuWzlXaiktNhwXauzoraby+3C1&#10;Go7vl/NpoT6qjX3uBjcqyTaVWk8fx9cViEBj+A//tXdGQwq/V+INkP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c/WcMAAADaAAAADwAAAAAAAAAAAAAAAACYAgAAZHJzL2Rv&#10;d25yZXYueG1sUEsFBgAAAAAEAAQA9QAAAIgDAAAAAA==&#10;" filled="f" stroked="f">
                <v:textbox>
                  <w:txbxContent>
                    <w:p w:rsidR="00A24C16" w:rsidRPr="007B5B9A" w:rsidRDefault="00A24C16" w:rsidP="00DB314A">
                      <w:pPr>
                        <w:pStyle w:val="Header-Date"/>
                      </w:pPr>
                      <w:r>
                        <w:fldChar w:fldCharType="begin"/>
                      </w:r>
                      <w:r>
                        <w:instrText xml:space="preserve"> DATE  \@ "dddd, d MMMM yyyy" </w:instrText>
                      </w:r>
                      <w:r>
                        <w:fldChar w:fldCharType="separate"/>
                      </w:r>
                      <w:r w:rsidR="00265FC3">
                        <w:rPr>
                          <w:noProof/>
                        </w:rPr>
                        <w:t>Wednesday, 1 February 2012</w:t>
                      </w:r>
                      <w:r>
                        <w:fldChar w:fldCharType="end"/>
                      </w:r>
                    </w:p>
                  </w:txbxContent>
                </v:textbox>
              </v:shape>
              <v:shape id="Text Box 245" o:spid="_x0000_s1028" type="#_x0000_t202" style="position:absolute;left:567;top:518;width:4859;height:3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DV+c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6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A1fnEAAAA2wAAAA8AAAAAAAAAAAAAAAAAmAIAAGRycy9k&#10;b3ducmV2LnhtbFBLBQYAAAAABAAEAPUAAACJAwAAAAA=&#10;" filled="f" stroked="f">
                <v:textbox>
                  <w:txbxContent>
                    <w:p w:rsidR="00A24C16" w:rsidRPr="007B5B9A" w:rsidRDefault="00A24C16" w:rsidP="00DB314A">
                      <w:pPr>
                        <w:pStyle w:val="Header-IssueNumber"/>
                      </w:pPr>
                      <w:r w:rsidRPr="000B016D">
                        <w:t>Issue</w:t>
                      </w:r>
                      <w:r w:rsidR="00AA0922">
                        <w:t xml:space="preserve"> 1 - Term </w:t>
                      </w:r>
                      <w:r>
                        <w:t xml:space="preserve">2– Week </w:t>
                      </w: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3120" behindDoc="0" locked="0" layoutInCell="1" allowOverlap="1">
              <wp:simplePos x="0" y="0"/>
              <wp:positionH relativeFrom="page">
                <wp:posOffset>360045</wp:posOffset>
              </wp:positionH>
              <wp:positionV relativeFrom="page">
                <wp:posOffset>360045</wp:posOffset>
              </wp:positionV>
              <wp:extent cx="6840220" cy="252095"/>
              <wp:effectExtent l="0" t="0" r="635" b="0"/>
              <wp:wrapNone/>
              <wp:docPr id="7" name="Rectangl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840220" cy="252095"/>
                      </a:xfrm>
                      <a:prstGeom prst="rect">
                        <a:avLst/>
                      </a:prstGeom>
                      <a:solidFill>
                        <a:srgbClr val="80808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9" o:spid="_x0000_s1026" style="position:absolute;margin-left:28.35pt;margin-top:28.35pt;width:538.6pt;height:19.85pt;z-index: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" fillcolor="gray" stroked="f">
              <w10:wrap anchorx="page" anchory="page"/>
            </v:rect>
          </w:pict>
        </mc:Fallback>
      </mc:AlternateContent>
    </w:r>
  </w:p>
  <w:p w:rsidR="00A24C16" w:rsidRDefault="00C77051"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0">
              <wp:simplePos x="0" y="0"/>
              <wp:positionH relativeFrom="column">
                <wp:posOffset>3401695</wp:posOffset>
              </wp:positionH>
              <wp:positionV relativeFrom="paragraph">
                <wp:posOffset>166370</wp:posOffset>
              </wp:positionV>
              <wp:extent cx="1905" cy="8801100"/>
              <wp:effectExtent l="8890" t="10795" r="8255" b="8255"/>
              <wp:wrapNone/>
              <wp:docPr id="6" name="Line 2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905" cy="880110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27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7.85pt,13.1pt" to="268pt,70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" o:allowoverlap="f" strokecolor="gray" strokeweight=".5pt"/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C16" w:rsidRPr="00152AD6" w:rsidRDefault="00A24C16" w:rsidP="00DB314A">
    <w:pPr>
      <w:pStyle w:val="Header-NewsletterName"/>
      <w:framePr w:wrap="around"/>
    </w:pPr>
    <w:r w:rsidRPr="00ED2DBE">
      <w:t>Newsletter</w:t>
    </w:r>
    <w:r>
      <w:t xml:space="preserve">  </w:t>
    </w:r>
  </w:p>
  <w:p w:rsidR="00A24C16" w:rsidRPr="00152AD6" w:rsidRDefault="00A24C16" w:rsidP="004332FE">
    <w:pPr>
      <w:pStyle w:val="Header-SchoolName"/>
      <w:framePr w:wrap="around"/>
    </w:pPr>
    <w:r>
      <w:t>Tallong Public School</w:t>
    </w:r>
  </w:p>
  <w:p w:rsidR="00A24C16" w:rsidRDefault="00C77051" w:rsidP="00DB314A">
    <w:pPr>
      <w:spacing w:line="3140" w:lineRule="exact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>
              <wp:simplePos x="0" y="0"/>
              <wp:positionH relativeFrom="page">
                <wp:posOffset>4017645</wp:posOffset>
              </wp:positionH>
              <wp:positionV relativeFrom="page">
                <wp:posOffset>2025650</wp:posOffset>
              </wp:positionV>
              <wp:extent cx="3088005" cy="252095"/>
              <wp:effectExtent l="0" t="0" r="0" b="0"/>
              <wp:wrapNone/>
              <wp:docPr id="5" name="Text Box 2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88005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4C16" w:rsidRPr="007B5B9A" w:rsidRDefault="00A24C16" w:rsidP="00DB314A">
                          <w:pPr>
                            <w:pStyle w:val="Header-Date"/>
                          </w:pPr>
                          <w:r>
                            <w:fldChar w:fldCharType="begin"/>
                          </w:r>
                          <w:r>
                            <w:instrText xml:space="preserve"> DATE  \@ "dddd, d MMMM yyyy" </w:instrText>
                          </w:r>
                          <w:r>
                            <w:fldChar w:fldCharType="separate"/>
                          </w:r>
                          <w:r w:rsidR="00265FC3">
                            <w:rPr>
                              <w:noProof/>
                            </w:rPr>
                            <w:t>Wednesday, 1 February 2012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37" o:spid="_x0000_s1029" type="#_x0000_t202" style="position:absolute;margin-left:316.35pt;margin-top:159.5pt;width:243.15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" filled="f" stroked="f">
              <v:textbox>
                <w:txbxContent>
                  <w:p w:rsidR="00A24C16" w:rsidRPr="007B5B9A" w:rsidRDefault="00A24C16" w:rsidP="00DB314A">
                    <w:pPr>
                      <w:pStyle w:val="Header-Date"/>
                    </w:pPr>
                    <w:r>
                      <w:fldChar w:fldCharType="begin"/>
                    </w:r>
                    <w:r>
                      <w:instrText xml:space="preserve"> DATE  \@ "dddd, d MMMM yyyy" </w:instrText>
                    </w:r>
                    <w:r>
                      <w:fldChar w:fldCharType="separate"/>
                    </w:r>
                    <w:r w:rsidR="00265FC3">
                      <w:rPr>
                        <w:noProof/>
                      </w:rPr>
                      <w:t>Wednesday, 1 February 2012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Cs w:val="20"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page">
            <wp:posOffset>323850</wp:posOffset>
          </wp:positionH>
          <wp:positionV relativeFrom="page">
            <wp:posOffset>370205</wp:posOffset>
          </wp:positionV>
          <wp:extent cx="6883400" cy="10022840"/>
          <wp:effectExtent l="0" t="0" r="0" b="0"/>
          <wp:wrapNone/>
          <wp:docPr id="274" name="Picture 274" descr="Newsletter2 Jun_Wor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4" descr="Newsletter2 Jun_Wor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83400" cy="10022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page">
                <wp:posOffset>450850</wp:posOffset>
              </wp:positionH>
              <wp:positionV relativeFrom="page">
                <wp:posOffset>1363345</wp:posOffset>
              </wp:positionV>
              <wp:extent cx="6628765" cy="571500"/>
              <wp:effectExtent l="3175" t="1270" r="0" b="0"/>
              <wp:wrapNone/>
              <wp:docPr id="4" name="Text Box 2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28765" cy="571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4C16" w:rsidRPr="004332FE" w:rsidRDefault="00A24C16" w:rsidP="004332FE">
                          <w:pPr>
                            <w:pStyle w:val="Header-ContactDetails"/>
                          </w:pPr>
                          <w:r>
                            <w:t xml:space="preserve">Bumballa Street Tallong NSW 2579 </w:t>
                          </w:r>
                          <w:r>
                            <w:br/>
                            <w:t>T 48410292   F 48410240  E tallong-p.school@det.nsw.edu.au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41" o:spid="_x0000_s1030" type="#_x0000_t202" style="position:absolute;margin-left:35.5pt;margin-top:107.35pt;width:521.95pt;height:45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" filled="f" stroked="f">
              <v:textbox>
                <w:txbxContent>
                  <w:p w:rsidR="00A24C16" w:rsidRPr="004332FE" w:rsidRDefault="00A24C16" w:rsidP="004332FE">
                    <w:pPr>
                      <w:pStyle w:val="Header-ContactDetails"/>
                    </w:pPr>
                    <w:r>
                      <w:t xml:space="preserve">Bumballa Street Tallong NSW 2579 </w:t>
                    </w:r>
                    <w:r>
                      <w:br/>
                      <w:t>T 48410292   F 48410240  E tallong-p.school@det.nsw.edu.au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0">
              <wp:simplePos x="0" y="0"/>
              <wp:positionH relativeFrom="column">
                <wp:posOffset>3403600</wp:posOffset>
              </wp:positionH>
              <wp:positionV relativeFrom="paragraph">
                <wp:posOffset>2001520</wp:posOffset>
              </wp:positionV>
              <wp:extent cx="1270" cy="7200265"/>
              <wp:effectExtent l="10795" t="13335" r="6985" b="6350"/>
              <wp:wrapNone/>
              <wp:docPr id="3" name="Line 27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270" cy="720026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27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8pt,157.6pt" to="268.1pt,7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" o:allowoverlap="f" strokecolor="gray" strokeweight=".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6303645</wp:posOffset>
              </wp:positionH>
              <wp:positionV relativeFrom="page">
                <wp:posOffset>528955</wp:posOffset>
              </wp:positionV>
              <wp:extent cx="720090" cy="720090"/>
              <wp:effectExtent l="7620" t="5080" r="5715" b="8255"/>
              <wp:wrapNone/>
              <wp:docPr id="2" name="Freeform 26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EditPoints="1"/>
                    </wps:cNvSpPr>
                    <wps:spPr bwMode="auto">
                      <a:xfrm>
                        <a:off x="0" y="0"/>
                        <a:ext cx="720090" cy="720090"/>
                      </a:xfrm>
                      <a:custGeom>
                        <a:avLst/>
                        <a:gdLst>
                          <a:gd name="T0" fmla="*/ 731 w 2130"/>
                          <a:gd name="T1" fmla="*/ 348 h 2434"/>
                          <a:gd name="T2" fmla="*/ 734 w 2130"/>
                          <a:gd name="T3" fmla="*/ 258 h 2434"/>
                          <a:gd name="T4" fmla="*/ 1396 w 2130"/>
                          <a:gd name="T5" fmla="*/ 258 h 2434"/>
                          <a:gd name="T6" fmla="*/ 1399 w 2130"/>
                          <a:gd name="T7" fmla="*/ 348 h 2434"/>
                          <a:gd name="T8" fmla="*/ 1954 w 2130"/>
                          <a:gd name="T9" fmla="*/ 335 h 2434"/>
                          <a:gd name="T10" fmla="*/ 1494 w 2130"/>
                          <a:gd name="T11" fmla="*/ 66 h 2434"/>
                          <a:gd name="T12" fmla="*/ 1065 w 2130"/>
                          <a:gd name="T13" fmla="*/ 0 h 2434"/>
                          <a:gd name="T14" fmla="*/ 636 w 2130"/>
                          <a:gd name="T15" fmla="*/ 66 h 2434"/>
                          <a:gd name="T16" fmla="*/ 176 w 2130"/>
                          <a:gd name="T17" fmla="*/ 335 h 2434"/>
                          <a:gd name="T18" fmla="*/ 2105 w 2130"/>
                          <a:gd name="T19" fmla="*/ 1662 h 2434"/>
                          <a:gd name="T20" fmla="*/ 1842 w 2130"/>
                          <a:gd name="T21" fmla="*/ 1857 h 2434"/>
                          <a:gd name="T22" fmla="*/ 1076 w 2130"/>
                          <a:gd name="T23" fmla="*/ 2240 h 2434"/>
                          <a:gd name="T24" fmla="*/ 1720 w 2130"/>
                          <a:gd name="T25" fmla="*/ 1941 h 2434"/>
                          <a:gd name="T26" fmla="*/ 1841 w 2130"/>
                          <a:gd name="T27" fmla="*/ 711 h 2434"/>
                          <a:gd name="T28" fmla="*/ 1467 w 2130"/>
                          <a:gd name="T29" fmla="*/ 415 h 2434"/>
                          <a:gd name="T30" fmla="*/ 1065 w 2130"/>
                          <a:gd name="T31" fmla="*/ 531 h 2434"/>
                          <a:gd name="T32" fmla="*/ 1065 w 2130"/>
                          <a:gd name="T33" fmla="*/ 531 h 2434"/>
                          <a:gd name="T34" fmla="*/ 662 w 2130"/>
                          <a:gd name="T35" fmla="*/ 415 h 2434"/>
                          <a:gd name="T36" fmla="*/ 289 w 2130"/>
                          <a:gd name="T37" fmla="*/ 711 h 2434"/>
                          <a:gd name="T38" fmla="*/ 410 w 2130"/>
                          <a:gd name="T39" fmla="*/ 1941 h 2434"/>
                          <a:gd name="T40" fmla="*/ 1054 w 2130"/>
                          <a:gd name="T41" fmla="*/ 2240 h 2434"/>
                          <a:gd name="T42" fmla="*/ 288 w 2130"/>
                          <a:gd name="T43" fmla="*/ 1857 h 2434"/>
                          <a:gd name="T44" fmla="*/ 24 w 2130"/>
                          <a:gd name="T45" fmla="*/ 1662 h 2434"/>
                          <a:gd name="T46" fmla="*/ 30 w 2130"/>
                          <a:gd name="T47" fmla="*/ 1874 h 2434"/>
                          <a:gd name="T48" fmla="*/ 180 w 2130"/>
                          <a:gd name="T49" fmla="*/ 2038 h 2434"/>
                          <a:gd name="T50" fmla="*/ 1061 w 2130"/>
                          <a:gd name="T51" fmla="*/ 2434 h 2434"/>
                          <a:gd name="T52" fmla="*/ 1062 w 2130"/>
                          <a:gd name="T53" fmla="*/ 2434 h 2434"/>
                          <a:gd name="T54" fmla="*/ 1067 w 2130"/>
                          <a:gd name="T55" fmla="*/ 2434 h 2434"/>
                          <a:gd name="T56" fmla="*/ 1068 w 2130"/>
                          <a:gd name="T57" fmla="*/ 2434 h 2434"/>
                          <a:gd name="T58" fmla="*/ 1949 w 2130"/>
                          <a:gd name="T59" fmla="*/ 2038 h 2434"/>
                          <a:gd name="T60" fmla="*/ 2099 w 2130"/>
                          <a:gd name="T61" fmla="*/ 1874 h 2434"/>
                          <a:gd name="T62" fmla="*/ 2105 w 2130"/>
                          <a:gd name="T63" fmla="*/ 1662 h 2434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  <a:cxn ang="0">
                            <a:pos x="T62" y="T63"/>
                          </a:cxn>
                        </a:cxnLst>
                        <a:rect l="0" t="0" r="r" b="b"/>
                        <a:pathLst>
                          <a:path w="2130" h="2434">
                            <a:moveTo>
                              <a:pt x="214" y="590"/>
                            </a:moveTo>
                            <a:cubicBezTo>
                              <a:pt x="287" y="531"/>
                              <a:pt x="591" y="391"/>
                              <a:pt x="731" y="348"/>
                            </a:cubicBezTo>
                            <a:cubicBezTo>
                              <a:pt x="736" y="347"/>
                              <a:pt x="740" y="343"/>
                              <a:pt x="745" y="339"/>
                            </a:cubicBezTo>
                            <a:cubicBezTo>
                              <a:pt x="752" y="310"/>
                              <a:pt x="718" y="267"/>
                              <a:pt x="734" y="258"/>
                            </a:cubicBezTo>
                            <a:cubicBezTo>
                              <a:pt x="781" y="233"/>
                              <a:pt x="1033" y="231"/>
                              <a:pt x="1065" y="231"/>
                            </a:cubicBezTo>
                            <a:cubicBezTo>
                              <a:pt x="1097" y="231"/>
                              <a:pt x="1348" y="233"/>
                              <a:pt x="1396" y="258"/>
                            </a:cubicBezTo>
                            <a:cubicBezTo>
                              <a:pt x="1411" y="267"/>
                              <a:pt x="1377" y="310"/>
                              <a:pt x="1385" y="339"/>
                            </a:cubicBezTo>
                            <a:cubicBezTo>
                              <a:pt x="1389" y="343"/>
                              <a:pt x="1393" y="347"/>
                              <a:pt x="1399" y="348"/>
                            </a:cubicBezTo>
                            <a:cubicBezTo>
                              <a:pt x="1539" y="391"/>
                              <a:pt x="1842" y="531"/>
                              <a:pt x="1915" y="590"/>
                            </a:cubicBezTo>
                            <a:cubicBezTo>
                              <a:pt x="1973" y="637"/>
                              <a:pt x="1954" y="335"/>
                              <a:pt x="1954" y="335"/>
                            </a:cubicBezTo>
                            <a:cubicBezTo>
                              <a:pt x="1954" y="335"/>
                              <a:pt x="1742" y="208"/>
                              <a:pt x="1497" y="142"/>
                            </a:cubicBezTo>
                            <a:cubicBezTo>
                              <a:pt x="1494" y="118"/>
                              <a:pt x="1497" y="86"/>
                              <a:pt x="1494" y="66"/>
                            </a:cubicBezTo>
                            <a:cubicBezTo>
                              <a:pt x="1492" y="58"/>
                              <a:pt x="1403" y="38"/>
                              <a:pt x="1391" y="34"/>
                            </a:cubicBezTo>
                            <a:cubicBezTo>
                              <a:pt x="1339" y="20"/>
                              <a:pt x="1231" y="0"/>
                              <a:pt x="1065" y="0"/>
                            </a:cubicBezTo>
                            <a:cubicBezTo>
                              <a:pt x="898" y="0"/>
                              <a:pt x="790" y="20"/>
                              <a:pt x="738" y="34"/>
                            </a:cubicBezTo>
                            <a:cubicBezTo>
                              <a:pt x="726" y="38"/>
                              <a:pt x="637" y="58"/>
                              <a:pt x="636" y="66"/>
                            </a:cubicBezTo>
                            <a:cubicBezTo>
                              <a:pt x="633" y="86"/>
                              <a:pt x="635" y="118"/>
                              <a:pt x="633" y="142"/>
                            </a:cubicBezTo>
                            <a:cubicBezTo>
                              <a:pt x="387" y="208"/>
                              <a:pt x="176" y="335"/>
                              <a:pt x="176" y="335"/>
                            </a:cubicBezTo>
                            <a:cubicBezTo>
                              <a:pt x="176" y="335"/>
                              <a:pt x="156" y="637"/>
                              <a:pt x="214" y="590"/>
                            </a:cubicBezTo>
                            <a:close/>
                            <a:moveTo>
                              <a:pt x="2105" y="1662"/>
                            </a:moveTo>
                            <a:cubicBezTo>
                              <a:pt x="2130" y="1617"/>
                              <a:pt x="2002" y="1705"/>
                              <a:pt x="1985" y="1718"/>
                            </a:cubicBezTo>
                            <a:cubicBezTo>
                              <a:pt x="1959" y="1739"/>
                              <a:pt x="1875" y="1816"/>
                              <a:pt x="1842" y="1857"/>
                            </a:cubicBezTo>
                            <a:cubicBezTo>
                              <a:pt x="1832" y="1871"/>
                              <a:pt x="1847" y="1916"/>
                              <a:pt x="1837" y="1941"/>
                            </a:cubicBezTo>
                            <a:cubicBezTo>
                              <a:pt x="1699" y="2114"/>
                              <a:pt x="1237" y="2260"/>
                              <a:pt x="1076" y="2240"/>
                            </a:cubicBezTo>
                            <a:cubicBezTo>
                              <a:pt x="1061" y="2239"/>
                              <a:pt x="1191" y="2112"/>
                              <a:pt x="1413" y="2058"/>
                            </a:cubicBezTo>
                            <a:cubicBezTo>
                              <a:pt x="1521" y="2031"/>
                              <a:pt x="1632" y="2012"/>
                              <a:pt x="1720" y="1941"/>
                            </a:cubicBezTo>
                            <a:cubicBezTo>
                              <a:pt x="1952" y="1755"/>
                              <a:pt x="1935" y="1424"/>
                              <a:pt x="1837" y="1170"/>
                            </a:cubicBezTo>
                            <a:cubicBezTo>
                              <a:pt x="1779" y="1017"/>
                              <a:pt x="1789" y="862"/>
                              <a:pt x="1841" y="711"/>
                            </a:cubicBezTo>
                            <a:cubicBezTo>
                              <a:pt x="1851" y="681"/>
                              <a:pt x="1867" y="655"/>
                              <a:pt x="1886" y="630"/>
                            </a:cubicBezTo>
                            <a:cubicBezTo>
                              <a:pt x="1904" y="606"/>
                              <a:pt x="1481" y="403"/>
                              <a:pt x="1467" y="415"/>
                            </a:cubicBezTo>
                            <a:cubicBezTo>
                              <a:pt x="1292" y="554"/>
                              <a:pt x="1066" y="532"/>
                              <a:pt x="1065" y="531"/>
                            </a:cubicBezTo>
                            <a:cubicBezTo>
                              <a:pt x="1065" y="531"/>
                              <a:pt x="1065" y="531"/>
                              <a:pt x="1065" y="531"/>
                            </a:cubicBezTo>
                            <a:cubicBezTo>
                              <a:pt x="1065" y="531"/>
                              <a:pt x="1065" y="531"/>
                              <a:pt x="1065" y="531"/>
                            </a:cubicBezTo>
                            <a:cubicBezTo>
                              <a:pt x="1065" y="531"/>
                              <a:pt x="1065" y="531"/>
                              <a:pt x="1065" y="531"/>
                            </a:cubicBezTo>
                            <a:cubicBezTo>
                              <a:pt x="1065" y="531"/>
                              <a:pt x="1065" y="531"/>
                              <a:pt x="1065" y="531"/>
                            </a:cubicBezTo>
                            <a:cubicBezTo>
                              <a:pt x="1064" y="532"/>
                              <a:pt x="838" y="554"/>
                              <a:pt x="662" y="415"/>
                            </a:cubicBezTo>
                            <a:cubicBezTo>
                              <a:pt x="648" y="403"/>
                              <a:pt x="225" y="606"/>
                              <a:pt x="243" y="630"/>
                            </a:cubicBezTo>
                            <a:cubicBezTo>
                              <a:pt x="263" y="655"/>
                              <a:pt x="278" y="681"/>
                              <a:pt x="289" y="711"/>
                            </a:cubicBezTo>
                            <a:cubicBezTo>
                              <a:pt x="340" y="862"/>
                              <a:pt x="350" y="1017"/>
                              <a:pt x="292" y="1170"/>
                            </a:cubicBezTo>
                            <a:cubicBezTo>
                              <a:pt x="194" y="1424"/>
                              <a:pt x="177" y="1755"/>
                              <a:pt x="410" y="1941"/>
                            </a:cubicBezTo>
                            <a:cubicBezTo>
                              <a:pt x="498" y="2012"/>
                              <a:pt x="609" y="2031"/>
                              <a:pt x="716" y="2058"/>
                            </a:cubicBezTo>
                            <a:cubicBezTo>
                              <a:pt x="938" y="2112"/>
                              <a:pt x="1068" y="2239"/>
                              <a:pt x="1054" y="2240"/>
                            </a:cubicBezTo>
                            <a:cubicBezTo>
                              <a:pt x="892" y="2260"/>
                              <a:pt x="430" y="2114"/>
                              <a:pt x="293" y="1941"/>
                            </a:cubicBezTo>
                            <a:cubicBezTo>
                              <a:pt x="282" y="1916"/>
                              <a:pt x="298" y="1871"/>
                              <a:pt x="288" y="1857"/>
                            </a:cubicBezTo>
                            <a:cubicBezTo>
                              <a:pt x="254" y="1816"/>
                              <a:pt x="170" y="1739"/>
                              <a:pt x="144" y="1718"/>
                            </a:cubicBezTo>
                            <a:cubicBezTo>
                              <a:pt x="128" y="1705"/>
                              <a:pt x="0" y="1617"/>
                              <a:pt x="24" y="1662"/>
                            </a:cubicBezTo>
                            <a:cubicBezTo>
                              <a:pt x="42" y="1695"/>
                              <a:pt x="52" y="1754"/>
                              <a:pt x="68" y="1787"/>
                            </a:cubicBezTo>
                            <a:cubicBezTo>
                              <a:pt x="93" y="1843"/>
                              <a:pt x="48" y="1833"/>
                              <a:pt x="30" y="1874"/>
                            </a:cubicBezTo>
                            <a:cubicBezTo>
                              <a:pt x="23" y="1891"/>
                              <a:pt x="74" y="1920"/>
                              <a:pt x="116" y="1952"/>
                            </a:cubicBezTo>
                            <a:cubicBezTo>
                              <a:pt x="190" y="2008"/>
                              <a:pt x="179" y="2018"/>
                              <a:pt x="180" y="2038"/>
                            </a:cubicBezTo>
                            <a:cubicBezTo>
                              <a:pt x="181" y="2057"/>
                              <a:pt x="179" y="2074"/>
                              <a:pt x="193" y="2089"/>
                            </a:cubicBezTo>
                            <a:cubicBezTo>
                              <a:pt x="448" y="2378"/>
                              <a:pt x="941" y="2433"/>
                              <a:pt x="1061" y="2434"/>
                            </a:cubicBezTo>
                            <a:cubicBezTo>
                              <a:pt x="1061" y="2434"/>
                              <a:pt x="1061" y="2434"/>
                              <a:pt x="1061" y="2434"/>
                            </a:cubicBezTo>
                            <a:cubicBezTo>
                              <a:pt x="1061" y="2434"/>
                              <a:pt x="1062" y="2434"/>
                              <a:pt x="1062" y="2434"/>
                            </a:cubicBezTo>
                            <a:cubicBezTo>
                              <a:pt x="1063" y="2434"/>
                              <a:pt x="1064" y="2434"/>
                              <a:pt x="1065" y="2434"/>
                            </a:cubicBezTo>
                            <a:cubicBezTo>
                              <a:pt x="1065" y="2434"/>
                              <a:pt x="1066" y="2434"/>
                              <a:pt x="1067" y="2434"/>
                            </a:cubicBezTo>
                            <a:cubicBezTo>
                              <a:pt x="1068" y="2434"/>
                              <a:pt x="1068" y="2434"/>
                              <a:pt x="1068" y="2434"/>
                            </a:cubicBezTo>
                            <a:cubicBezTo>
                              <a:pt x="1068" y="2434"/>
                              <a:pt x="1068" y="2434"/>
                              <a:pt x="1068" y="2434"/>
                            </a:cubicBezTo>
                            <a:cubicBezTo>
                              <a:pt x="1188" y="2433"/>
                              <a:pt x="1681" y="2378"/>
                              <a:pt x="1937" y="2089"/>
                            </a:cubicBezTo>
                            <a:cubicBezTo>
                              <a:pt x="1950" y="2074"/>
                              <a:pt x="1948" y="2057"/>
                              <a:pt x="1949" y="2038"/>
                            </a:cubicBezTo>
                            <a:cubicBezTo>
                              <a:pt x="1950" y="2018"/>
                              <a:pt x="1939" y="2008"/>
                              <a:pt x="2013" y="1952"/>
                            </a:cubicBezTo>
                            <a:cubicBezTo>
                              <a:pt x="2055" y="1920"/>
                              <a:pt x="2106" y="1891"/>
                              <a:pt x="2099" y="1874"/>
                            </a:cubicBezTo>
                            <a:cubicBezTo>
                              <a:pt x="2081" y="1833"/>
                              <a:pt x="2036" y="1843"/>
                              <a:pt x="2062" y="1787"/>
                            </a:cubicBezTo>
                            <a:cubicBezTo>
                              <a:pt x="2077" y="1754"/>
                              <a:pt x="2088" y="1695"/>
                              <a:pt x="2105" y="1662"/>
                            </a:cubicBezTo>
                            <a:close/>
                          </a:path>
                        </a:pathLst>
                      </a:cu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3175" cap="flat">
                            <a:solidFill>
                              <a:srgbClr val="FFFFFF"/>
                            </a:solidFill>
                            <a:prstDash val="solid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Freeform 260" o:spid="_x0000_s1026" style="position:absolute;margin-left:496.35pt;margin-top:41.65pt;width:56.7pt;height:56.7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130,24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" path="m214,590c287,531,591,391,731,348v5,-1,9,-5,14,-9c752,310,718,267,734,258v47,-25,299,-27,331,-27c1097,231,1348,233,1396,258v15,9,-19,52,-11,81c1389,343,1393,347,1399,348v140,43,443,183,516,242c1973,637,1954,335,1954,335v,,-212,-127,-457,-193c1494,118,1497,86,1494,66v-2,-8,-91,-28,-103,-32c1339,20,1231,,1065,,898,,790,20,738,34,726,38,637,58,636,66v-3,20,-1,52,-3,76c387,208,176,335,176,335v,,-20,302,38,255xm2105,1662v25,-45,-103,43,-120,56c1959,1739,1875,1816,1842,1857v-10,14,5,59,-5,84c1699,2114,1237,2260,1076,2240v-15,-1,115,-128,337,-182c1521,2031,1632,2012,1720,1941v232,-186,215,-517,117,-771c1779,1017,1789,862,1841,711v10,-30,26,-56,45,-81c1904,606,1481,403,1467,415,1292,554,1066,532,1065,531v,,,,,c1065,531,1065,531,1065,531v,,,,,c1065,531,1065,531,1065,531v-1,1,-227,23,-403,-116c648,403,225,606,243,630v20,25,35,51,46,81c340,862,350,1017,292,1170v-98,254,-115,585,118,771c498,2012,609,2031,716,2058v222,54,352,181,338,182c892,2260,430,2114,293,1941v-11,-25,5,-70,-5,-84c254,1816,170,1739,144,1718,128,1705,,1617,24,1662v18,33,28,92,44,125c93,1843,48,1833,30,1874v-7,17,44,46,86,78c190,2008,179,2018,180,2038v1,19,-1,36,13,51c448,2378,941,2433,1061,2434v,,,,,c1061,2434,1062,2434,1062,2434v1,,2,,3,c1065,2434,1066,2434,1067,2434v1,,1,,1,c1068,2434,1068,2434,1068,2434v120,-1,613,-56,869,-345c1950,2074,1948,2057,1949,2038v1,-20,-10,-30,64,-86c2055,1920,2106,1891,2099,1874v-18,-41,-63,-31,-37,-87c2077,1754,2088,1695,2105,1662xe" stroked="f" strokecolor="white" strokeweight=".25pt">
              <v:stroke joinstyle="miter"/>
              <v:path arrowok="t" o:connecttype="custom" o:connectlocs="247129,102955;248144,76328;471946,76328;472961,102955;660590,99109;505077,19526;360045,0;215013,19526;59500,99109;711638,491697;622726,549387;363764,662696;581481,574238;622388,210347;495949,122776;360045,157094;360045,157094;223803,122776;97702,210347;138609,574238;356326,662696;97364,549387;8114,491697;10142,554416;60853,602935;358693,720090;359031,720090;360721,720090;361059,720090;658899,602935;709610,554416;711638,491697" o:connectangles="0,0,0,0,0,0,0,0,0,0,0,0,0,0,0,0,0,0,0,0,0,0,0,0,0,0,0,0,0,0,0,0"/>
              <o:lock v:ext="edit" verticies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page">
                <wp:posOffset>450850</wp:posOffset>
              </wp:positionH>
              <wp:positionV relativeFrom="page">
                <wp:posOffset>1985645</wp:posOffset>
              </wp:positionV>
              <wp:extent cx="3085465" cy="252095"/>
              <wp:effectExtent l="3175" t="4445" r="0" b="635"/>
              <wp:wrapNone/>
              <wp:docPr id="1" name="Text Box 2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85465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4C16" w:rsidRPr="007B5B9A" w:rsidRDefault="00B575DB" w:rsidP="00DB314A">
                          <w:pPr>
                            <w:pStyle w:val="Header-IssueNumber"/>
                          </w:pPr>
                          <w:r>
                            <w:t>Term 1</w:t>
                          </w:r>
                          <w:r w:rsidR="00A24C16">
                            <w:t xml:space="preserve">- Week </w:t>
                          </w:r>
                          <w:r w:rsidR="003C7BE3">
                            <w:t>2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42" o:spid="_x0000_s1031" type="#_x0000_t202" style="position:absolute;margin-left:35.5pt;margin-top:156.35pt;width:242.95pt;height:19.8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ZmxuAIAAMI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" filled="f" stroked="f">
              <v:textbox>
                <w:txbxContent>
                  <w:p w:rsidR="00A24C16" w:rsidRPr="007B5B9A" w:rsidRDefault="00B575DB" w:rsidP="00DB314A">
                    <w:pPr>
                      <w:pStyle w:val="Header-IssueNumber"/>
                    </w:pPr>
                    <w:r>
                      <w:t>Term 1</w:t>
                    </w:r>
                    <w:r w:rsidR="00A24C16">
                      <w:t xml:space="preserve">- Week </w:t>
                    </w:r>
                    <w:r w:rsidR="003C7BE3"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3pt;height:11.3pt" o:bullet="t">
        <v:imagedata r:id="rId1" o:title="mso5E"/>
      </v:shape>
    </w:pict>
  </w:numPicBullet>
  <w:abstractNum w:abstractNumId="0">
    <w:nsid w:val="FFFFFF80"/>
    <w:multiLevelType w:val="singleLevel"/>
    <w:tmpl w:val="CE784A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2E65DA8"/>
    <w:multiLevelType w:val="multilevel"/>
    <w:tmpl w:val="F21254E8"/>
    <w:lvl w:ilvl="0">
      <w:start w:val="1"/>
      <w:numFmt w:val="bullet"/>
      <w:lvlText w:val=""/>
      <w:lvlJc w:val="left"/>
      <w:pPr>
        <w:tabs>
          <w:tab w:val="num" w:pos="567"/>
        </w:tabs>
        <w:ind w:left="567" w:hanging="397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B5E4C7A"/>
    <w:multiLevelType w:val="hybridMultilevel"/>
    <w:tmpl w:val="2FAE7B00"/>
    <w:lvl w:ilvl="0" w:tplc="4A4005E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05711EC"/>
    <w:multiLevelType w:val="multilevel"/>
    <w:tmpl w:val="EDACA5DE"/>
    <w:numStyleLink w:val="ListFormal"/>
  </w:abstractNum>
  <w:abstractNum w:abstractNumId="4">
    <w:nsid w:val="1097223B"/>
    <w:multiLevelType w:val="multilevel"/>
    <w:tmpl w:val="BEE262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3026D3"/>
    <w:multiLevelType w:val="multilevel"/>
    <w:tmpl w:val="1902C236"/>
    <w:lvl w:ilvl="0">
      <w:start w:val="1"/>
      <w:numFmt w:val="bullet"/>
      <w:lvlText w:val="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  <w:color w:val="808080"/>
        <w:sz w:val="16"/>
      </w:rPr>
    </w:lvl>
    <w:lvl w:ilvl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  <w:color w:val="808080"/>
        <w:sz w:val="16"/>
      </w:rPr>
    </w:lvl>
    <w:lvl w:ilvl="2">
      <w:start w:val="1"/>
      <w:numFmt w:val="bullet"/>
      <w:lvlText w:val="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  <w:color w:val="808080"/>
        <w:sz w:val="16"/>
      </w:rPr>
    </w:lvl>
    <w:lvl w:ilvl="3">
      <w:start w:val="1"/>
      <w:numFmt w:val="bullet"/>
      <w:lvlText w:val="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  <w:color w:val="808080"/>
        <w:sz w:val="16"/>
      </w:rPr>
    </w:lvl>
    <w:lvl w:ilvl="4">
      <w:start w:val="1"/>
      <w:numFmt w:val="bullet"/>
      <w:lvlText w:val="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  <w:color w:val="808080"/>
        <w:sz w:val="16"/>
      </w:rPr>
    </w:lvl>
    <w:lvl w:ilvl="5">
      <w:start w:val="1"/>
      <w:numFmt w:val="bullet"/>
      <w:lvlText w:val="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  <w:color w:val="808080"/>
        <w:sz w:val="16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color w:val="808080"/>
        <w:sz w:val="16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color w:val="808080"/>
        <w:sz w:val="16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color w:val="808080"/>
        <w:sz w:val="16"/>
      </w:rPr>
    </w:lvl>
  </w:abstractNum>
  <w:abstractNum w:abstractNumId="6">
    <w:nsid w:val="153D6A81"/>
    <w:multiLevelType w:val="multilevel"/>
    <w:tmpl w:val="C2389342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77F2AD9"/>
    <w:multiLevelType w:val="multilevel"/>
    <w:tmpl w:val="BEE262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EDB6AD3"/>
    <w:multiLevelType w:val="multilevel"/>
    <w:tmpl w:val="1902C236"/>
    <w:lvl w:ilvl="0">
      <w:start w:val="1"/>
      <w:numFmt w:val="bullet"/>
      <w:lvlText w:val="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  <w:color w:val="808080"/>
        <w:sz w:val="16"/>
      </w:rPr>
    </w:lvl>
    <w:lvl w:ilvl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  <w:color w:val="808080"/>
        <w:sz w:val="16"/>
      </w:rPr>
    </w:lvl>
    <w:lvl w:ilvl="2">
      <w:start w:val="1"/>
      <w:numFmt w:val="bullet"/>
      <w:lvlText w:val="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  <w:color w:val="808080"/>
        <w:sz w:val="16"/>
      </w:rPr>
    </w:lvl>
    <w:lvl w:ilvl="3">
      <w:start w:val="1"/>
      <w:numFmt w:val="bullet"/>
      <w:lvlText w:val="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  <w:color w:val="808080"/>
        <w:sz w:val="16"/>
      </w:rPr>
    </w:lvl>
    <w:lvl w:ilvl="4">
      <w:start w:val="1"/>
      <w:numFmt w:val="bullet"/>
      <w:lvlText w:val="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  <w:color w:val="808080"/>
        <w:sz w:val="16"/>
      </w:rPr>
    </w:lvl>
    <w:lvl w:ilvl="5">
      <w:start w:val="1"/>
      <w:numFmt w:val="bullet"/>
      <w:lvlText w:val="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  <w:color w:val="808080"/>
        <w:sz w:val="16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color w:val="808080"/>
        <w:sz w:val="16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color w:val="808080"/>
        <w:sz w:val="16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color w:val="808080"/>
        <w:sz w:val="16"/>
      </w:rPr>
    </w:lvl>
  </w:abstractNum>
  <w:abstractNum w:abstractNumId="9">
    <w:nsid w:val="22670993"/>
    <w:multiLevelType w:val="multilevel"/>
    <w:tmpl w:val="0C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23581D8A"/>
    <w:multiLevelType w:val="multilevel"/>
    <w:tmpl w:val="EDACA5DE"/>
    <w:numStyleLink w:val="ListFormal"/>
  </w:abstractNum>
  <w:abstractNum w:abstractNumId="11">
    <w:nsid w:val="290600A0"/>
    <w:multiLevelType w:val="multilevel"/>
    <w:tmpl w:val="EDACA5DE"/>
    <w:numStyleLink w:val="ListFormal"/>
  </w:abstractNum>
  <w:abstractNum w:abstractNumId="12">
    <w:nsid w:val="2B4A03E3"/>
    <w:multiLevelType w:val="multilevel"/>
    <w:tmpl w:val="0C090021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3">
    <w:nsid w:val="2C9D4438"/>
    <w:multiLevelType w:val="multilevel"/>
    <w:tmpl w:val="EDACA5DE"/>
    <w:numStyleLink w:val="ListFormal"/>
  </w:abstractNum>
  <w:abstractNum w:abstractNumId="14">
    <w:nsid w:val="2DD80426"/>
    <w:multiLevelType w:val="multilevel"/>
    <w:tmpl w:val="C2389342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4194F8F"/>
    <w:multiLevelType w:val="hybridMultilevel"/>
    <w:tmpl w:val="C2389342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44D18D5"/>
    <w:multiLevelType w:val="multilevel"/>
    <w:tmpl w:val="EDACA5DE"/>
    <w:numStyleLink w:val="ListFormal"/>
  </w:abstractNum>
  <w:abstractNum w:abstractNumId="17">
    <w:nsid w:val="34C236B7"/>
    <w:multiLevelType w:val="multilevel"/>
    <w:tmpl w:val="1902C236"/>
    <w:lvl w:ilvl="0">
      <w:start w:val="1"/>
      <w:numFmt w:val="bullet"/>
      <w:lvlText w:val="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  <w:color w:val="808080"/>
        <w:sz w:val="16"/>
      </w:rPr>
    </w:lvl>
    <w:lvl w:ilvl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  <w:color w:val="808080"/>
        <w:sz w:val="16"/>
      </w:rPr>
    </w:lvl>
    <w:lvl w:ilvl="2">
      <w:start w:val="1"/>
      <w:numFmt w:val="bullet"/>
      <w:lvlText w:val="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  <w:color w:val="808080"/>
        <w:sz w:val="16"/>
      </w:rPr>
    </w:lvl>
    <w:lvl w:ilvl="3">
      <w:start w:val="1"/>
      <w:numFmt w:val="bullet"/>
      <w:lvlText w:val="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  <w:color w:val="808080"/>
        <w:sz w:val="16"/>
      </w:rPr>
    </w:lvl>
    <w:lvl w:ilvl="4">
      <w:start w:val="1"/>
      <w:numFmt w:val="bullet"/>
      <w:lvlText w:val="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  <w:color w:val="808080"/>
        <w:sz w:val="16"/>
      </w:rPr>
    </w:lvl>
    <w:lvl w:ilvl="5">
      <w:start w:val="1"/>
      <w:numFmt w:val="bullet"/>
      <w:lvlText w:val="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  <w:color w:val="808080"/>
        <w:sz w:val="16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color w:val="808080"/>
        <w:sz w:val="16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color w:val="808080"/>
        <w:sz w:val="16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color w:val="808080"/>
        <w:sz w:val="16"/>
      </w:rPr>
    </w:lvl>
  </w:abstractNum>
  <w:abstractNum w:abstractNumId="18">
    <w:nsid w:val="3A422D79"/>
    <w:multiLevelType w:val="multilevel"/>
    <w:tmpl w:val="1902C236"/>
    <w:lvl w:ilvl="0">
      <w:start w:val="1"/>
      <w:numFmt w:val="bullet"/>
      <w:lvlText w:val="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  <w:color w:val="808080"/>
        <w:sz w:val="16"/>
      </w:rPr>
    </w:lvl>
    <w:lvl w:ilvl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  <w:color w:val="808080"/>
        <w:sz w:val="16"/>
      </w:rPr>
    </w:lvl>
    <w:lvl w:ilvl="2">
      <w:start w:val="1"/>
      <w:numFmt w:val="bullet"/>
      <w:lvlText w:val="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  <w:color w:val="808080"/>
        <w:sz w:val="16"/>
      </w:rPr>
    </w:lvl>
    <w:lvl w:ilvl="3">
      <w:start w:val="1"/>
      <w:numFmt w:val="bullet"/>
      <w:lvlText w:val="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  <w:color w:val="808080"/>
        <w:sz w:val="16"/>
      </w:rPr>
    </w:lvl>
    <w:lvl w:ilvl="4">
      <w:start w:val="1"/>
      <w:numFmt w:val="bullet"/>
      <w:lvlText w:val="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  <w:color w:val="808080"/>
        <w:sz w:val="16"/>
      </w:rPr>
    </w:lvl>
    <w:lvl w:ilvl="5">
      <w:start w:val="1"/>
      <w:numFmt w:val="bullet"/>
      <w:lvlText w:val="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  <w:color w:val="808080"/>
        <w:sz w:val="16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color w:val="808080"/>
        <w:sz w:val="16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color w:val="808080"/>
        <w:sz w:val="16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color w:val="808080"/>
        <w:sz w:val="16"/>
      </w:rPr>
    </w:lvl>
  </w:abstractNum>
  <w:abstractNum w:abstractNumId="19">
    <w:nsid w:val="3C913BC5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>
    <w:nsid w:val="3E917A07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>
    <w:nsid w:val="41CC6920"/>
    <w:multiLevelType w:val="multilevel"/>
    <w:tmpl w:val="EDACA5DE"/>
    <w:numStyleLink w:val="ListFormal"/>
  </w:abstractNum>
  <w:abstractNum w:abstractNumId="22">
    <w:nsid w:val="425909DD"/>
    <w:multiLevelType w:val="multilevel"/>
    <w:tmpl w:val="EDACA5DE"/>
    <w:styleLink w:val="ListFormal"/>
    <w:lvl w:ilvl="0">
      <w:start w:val="1"/>
      <w:numFmt w:val="bullet"/>
      <w:pStyle w:val="ArticleFormal-List"/>
      <w:lvlText w:val="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  <w:dstrike w:val="0"/>
        <w:color w:val="808080"/>
        <w:sz w:val="12"/>
        <w:szCs w:val="12"/>
        <w:vertAlign w:val="baseline"/>
      </w:rPr>
    </w:lvl>
    <w:lvl w:ilvl="1">
      <w:start w:val="1"/>
      <w:numFmt w:val="bullet"/>
      <w:lvlText w:val=""/>
      <w:lvlJc w:val="left"/>
      <w:pPr>
        <w:tabs>
          <w:tab w:val="num" w:pos="1440"/>
        </w:tabs>
        <w:ind w:left="1440" w:hanging="360"/>
      </w:pPr>
      <w:rPr>
        <w:rFonts w:ascii="Wingdings 2" w:hAnsi="Wingdings 2" w:cs="Arial" w:hint="default"/>
        <w:color w:val="808080"/>
        <w:sz w:val="12"/>
      </w:rPr>
    </w:lvl>
    <w:lvl w:ilvl="2">
      <w:start w:val="1"/>
      <w:numFmt w:val="bullet"/>
      <w:lvlText w:val="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  <w:color w:val="808080"/>
        <w:sz w:val="12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6C37A74"/>
    <w:multiLevelType w:val="multilevel"/>
    <w:tmpl w:val="2FAE7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9AC7E1D"/>
    <w:multiLevelType w:val="multilevel"/>
    <w:tmpl w:val="B4CA3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E2E6FFB"/>
    <w:multiLevelType w:val="multilevel"/>
    <w:tmpl w:val="1902C236"/>
    <w:lvl w:ilvl="0">
      <w:start w:val="1"/>
      <w:numFmt w:val="bullet"/>
      <w:pStyle w:val="ArticleInformal-List"/>
      <w:lvlText w:val="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  <w:color w:val="808080"/>
        <w:sz w:val="16"/>
      </w:rPr>
    </w:lvl>
    <w:lvl w:ilvl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  <w:color w:val="808080"/>
        <w:sz w:val="16"/>
      </w:rPr>
    </w:lvl>
    <w:lvl w:ilvl="2">
      <w:start w:val="1"/>
      <w:numFmt w:val="bullet"/>
      <w:lvlText w:val="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  <w:color w:val="808080"/>
        <w:sz w:val="16"/>
      </w:rPr>
    </w:lvl>
    <w:lvl w:ilvl="3">
      <w:start w:val="1"/>
      <w:numFmt w:val="bullet"/>
      <w:lvlText w:val="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  <w:color w:val="808080"/>
        <w:sz w:val="16"/>
      </w:rPr>
    </w:lvl>
    <w:lvl w:ilvl="4">
      <w:start w:val="1"/>
      <w:numFmt w:val="bullet"/>
      <w:lvlText w:val="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  <w:color w:val="808080"/>
        <w:sz w:val="16"/>
      </w:rPr>
    </w:lvl>
    <w:lvl w:ilvl="5">
      <w:start w:val="1"/>
      <w:numFmt w:val="bullet"/>
      <w:lvlText w:val="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  <w:color w:val="808080"/>
        <w:sz w:val="16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color w:val="808080"/>
        <w:sz w:val="16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color w:val="808080"/>
        <w:sz w:val="16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color w:val="808080"/>
        <w:sz w:val="16"/>
      </w:rPr>
    </w:lvl>
  </w:abstractNum>
  <w:abstractNum w:abstractNumId="26">
    <w:nsid w:val="4E94453B"/>
    <w:multiLevelType w:val="hybridMultilevel"/>
    <w:tmpl w:val="4A7C05D6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40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EC9370D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50104D7C"/>
    <w:multiLevelType w:val="multilevel"/>
    <w:tmpl w:val="DF009C9E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0D96A92"/>
    <w:multiLevelType w:val="multilevel"/>
    <w:tmpl w:val="4A7C05D6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4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3AB1281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>
    <w:nsid w:val="57325E0D"/>
    <w:multiLevelType w:val="hybridMultilevel"/>
    <w:tmpl w:val="B4CA3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7885502"/>
    <w:multiLevelType w:val="multilevel"/>
    <w:tmpl w:val="EDACA5DE"/>
    <w:numStyleLink w:val="ListFormal"/>
  </w:abstractNum>
  <w:abstractNum w:abstractNumId="33">
    <w:nsid w:val="5A2A3818"/>
    <w:multiLevelType w:val="multilevel"/>
    <w:tmpl w:val="C2389342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2A52E62"/>
    <w:multiLevelType w:val="hybridMultilevel"/>
    <w:tmpl w:val="BEE262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6785412"/>
    <w:multiLevelType w:val="hybridMultilevel"/>
    <w:tmpl w:val="4B429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BFC02E2"/>
    <w:multiLevelType w:val="multilevel"/>
    <w:tmpl w:val="0C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7">
    <w:nsid w:val="6C193CC1"/>
    <w:multiLevelType w:val="hybridMultilevel"/>
    <w:tmpl w:val="DF009C9E"/>
    <w:lvl w:ilvl="0" w:tplc="01EAEE48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5701ED6"/>
    <w:multiLevelType w:val="multilevel"/>
    <w:tmpl w:val="EDACA5DE"/>
    <w:numStyleLink w:val="ListFormal"/>
  </w:abstractNum>
  <w:abstractNum w:abstractNumId="39">
    <w:nsid w:val="77EA1443"/>
    <w:multiLevelType w:val="hybridMultilevel"/>
    <w:tmpl w:val="EF3C6730"/>
    <w:lvl w:ilvl="0" w:tplc="FAC88B1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C3E34EF"/>
    <w:multiLevelType w:val="hybridMultilevel"/>
    <w:tmpl w:val="F21254E8"/>
    <w:lvl w:ilvl="0">
      <w:start w:val="1"/>
      <w:numFmt w:val="bullet"/>
      <w:lvlText w:val=""/>
      <w:lvlJc w:val="left"/>
      <w:pPr>
        <w:tabs>
          <w:tab w:val="num" w:pos="567"/>
        </w:tabs>
        <w:ind w:left="567" w:hanging="397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D0D2CEB"/>
    <w:multiLevelType w:val="multilevel"/>
    <w:tmpl w:val="0C090021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2">
    <w:nsid w:val="7DEF0052"/>
    <w:multiLevelType w:val="hybridMultilevel"/>
    <w:tmpl w:val="90DCD548"/>
    <w:lvl w:ilvl="0" w:tplc="B7D860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5"/>
  </w:num>
  <w:num w:numId="3">
    <w:abstractNumId w:val="42"/>
  </w:num>
  <w:num w:numId="4">
    <w:abstractNumId w:val="31"/>
  </w:num>
  <w:num w:numId="5">
    <w:abstractNumId w:val="24"/>
  </w:num>
  <w:num w:numId="6">
    <w:abstractNumId w:val="40"/>
  </w:num>
  <w:num w:numId="7">
    <w:abstractNumId w:val="1"/>
  </w:num>
  <w:num w:numId="8">
    <w:abstractNumId w:val="26"/>
  </w:num>
  <w:num w:numId="9">
    <w:abstractNumId w:val="29"/>
  </w:num>
  <w:num w:numId="10">
    <w:abstractNumId w:val="15"/>
  </w:num>
  <w:num w:numId="11">
    <w:abstractNumId w:val="33"/>
  </w:num>
  <w:num w:numId="12">
    <w:abstractNumId w:val="6"/>
  </w:num>
  <w:num w:numId="13">
    <w:abstractNumId w:val="34"/>
  </w:num>
  <w:num w:numId="14">
    <w:abstractNumId w:val="4"/>
  </w:num>
  <w:num w:numId="15">
    <w:abstractNumId w:val="14"/>
  </w:num>
  <w:num w:numId="16">
    <w:abstractNumId w:val="30"/>
  </w:num>
  <w:num w:numId="17">
    <w:abstractNumId w:val="7"/>
  </w:num>
  <w:num w:numId="18">
    <w:abstractNumId w:val="2"/>
  </w:num>
  <w:num w:numId="19">
    <w:abstractNumId w:val="22"/>
  </w:num>
  <w:num w:numId="20">
    <w:abstractNumId w:val="11"/>
  </w:num>
  <w:num w:numId="21">
    <w:abstractNumId w:val="16"/>
  </w:num>
  <w:num w:numId="22">
    <w:abstractNumId w:val="12"/>
  </w:num>
  <w:num w:numId="23">
    <w:abstractNumId w:val="23"/>
  </w:num>
  <w:num w:numId="24">
    <w:abstractNumId w:val="41"/>
  </w:num>
  <w:num w:numId="25">
    <w:abstractNumId w:val="9"/>
  </w:num>
  <w:num w:numId="26">
    <w:abstractNumId w:val="27"/>
  </w:num>
  <w:num w:numId="27">
    <w:abstractNumId w:val="36"/>
  </w:num>
  <w:num w:numId="28">
    <w:abstractNumId w:val="37"/>
  </w:num>
  <w:num w:numId="29">
    <w:abstractNumId w:val="28"/>
  </w:num>
  <w:num w:numId="30">
    <w:abstractNumId w:val="17"/>
  </w:num>
  <w:num w:numId="31">
    <w:abstractNumId w:val="18"/>
  </w:num>
  <w:num w:numId="32">
    <w:abstractNumId w:val="13"/>
  </w:num>
  <w:num w:numId="33">
    <w:abstractNumId w:val="5"/>
  </w:num>
  <w:num w:numId="34">
    <w:abstractNumId w:val="39"/>
  </w:num>
  <w:num w:numId="35">
    <w:abstractNumId w:val="20"/>
  </w:num>
  <w:num w:numId="36">
    <w:abstractNumId w:val="19"/>
  </w:num>
  <w:num w:numId="37">
    <w:abstractNumId w:val="10"/>
  </w:num>
  <w:num w:numId="38">
    <w:abstractNumId w:val="38"/>
  </w:num>
  <w:num w:numId="39">
    <w:abstractNumId w:val="21"/>
  </w:num>
  <w:num w:numId="40">
    <w:abstractNumId w:val="32"/>
  </w:num>
  <w:num w:numId="41">
    <w:abstractNumId w:val="3"/>
  </w:num>
  <w:num w:numId="42">
    <w:abstractNumId w:val="25"/>
  </w:num>
  <w:num w:numId="4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9"/>
  <w:attachedTemplate r:id="rId1"/>
  <w:stylePaneFormatFilter w:val="1002" w:allStyles="0" w:customStyles="1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323" style="mso-position-horizontal:left" o:allowoverlap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6F31"/>
    <w:rsid w:val="00003946"/>
    <w:rsid w:val="000078CA"/>
    <w:rsid w:val="0003342F"/>
    <w:rsid w:val="00036F31"/>
    <w:rsid w:val="00045641"/>
    <w:rsid w:val="00064E46"/>
    <w:rsid w:val="00065D89"/>
    <w:rsid w:val="000806D8"/>
    <w:rsid w:val="000E0E03"/>
    <w:rsid w:val="001132BC"/>
    <w:rsid w:val="001C7AE5"/>
    <w:rsid w:val="001E7E39"/>
    <w:rsid w:val="002365AE"/>
    <w:rsid w:val="00257D3A"/>
    <w:rsid w:val="00265FC3"/>
    <w:rsid w:val="00294EAB"/>
    <w:rsid w:val="002E14AD"/>
    <w:rsid w:val="00332F15"/>
    <w:rsid w:val="00385B47"/>
    <w:rsid w:val="003C7BE3"/>
    <w:rsid w:val="004C309C"/>
    <w:rsid w:val="004D67E5"/>
    <w:rsid w:val="004E483B"/>
    <w:rsid w:val="00524A69"/>
    <w:rsid w:val="005652D1"/>
    <w:rsid w:val="00597A3C"/>
    <w:rsid w:val="006273B9"/>
    <w:rsid w:val="0064716D"/>
    <w:rsid w:val="00763CCE"/>
    <w:rsid w:val="00791132"/>
    <w:rsid w:val="00842D28"/>
    <w:rsid w:val="008D7F7D"/>
    <w:rsid w:val="00917D52"/>
    <w:rsid w:val="00920A3F"/>
    <w:rsid w:val="009F22FB"/>
    <w:rsid w:val="00A24C16"/>
    <w:rsid w:val="00A26A95"/>
    <w:rsid w:val="00AA0922"/>
    <w:rsid w:val="00AB65B2"/>
    <w:rsid w:val="00B4185C"/>
    <w:rsid w:val="00B5653A"/>
    <w:rsid w:val="00B575DB"/>
    <w:rsid w:val="00B84CB9"/>
    <w:rsid w:val="00B851B1"/>
    <w:rsid w:val="00BB32A1"/>
    <w:rsid w:val="00C40619"/>
    <w:rsid w:val="00C77051"/>
    <w:rsid w:val="00C92078"/>
    <w:rsid w:val="00D0332A"/>
    <w:rsid w:val="00DB314A"/>
    <w:rsid w:val="00DB4EA5"/>
    <w:rsid w:val="00DE68F9"/>
    <w:rsid w:val="00DF1902"/>
    <w:rsid w:val="00E35B42"/>
    <w:rsid w:val="00E41156"/>
    <w:rsid w:val="00E53075"/>
    <w:rsid w:val="00E81770"/>
    <w:rsid w:val="00EB4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23" style="mso-position-horizontal:left" o:allowoverlap="f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0B016D"/>
    <w:pPr>
      <w:keepNext/>
      <w:numPr>
        <w:numId w:val="27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0B016D"/>
    <w:pPr>
      <w:keepNext/>
      <w:numPr>
        <w:ilvl w:val="1"/>
        <w:numId w:val="27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0B016D"/>
    <w:pPr>
      <w:keepNext/>
      <w:numPr>
        <w:ilvl w:val="2"/>
        <w:numId w:val="27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Header-NewsletterName">
    <w:name w:val="Header - Newsletter Name"/>
    <w:autoRedefine/>
    <w:rsid w:val="00ED2DBE"/>
    <w:pPr>
      <w:framePr w:wrap="around" w:vAnchor="page" w:hAnchor="page" w:x="852" w:y="852"/>
      <w:pBdr>
        <w:bottom w:val="single" w:sz="8" w:space="1" w:color="FFFFFF"/>
      </w:pBdr>
    </w:pPr>
    <w:rPr>
      <w:rFonts w:ascii="Arial" w:hAnsi="Arial" w:cs="Arial"/>
      <w:b/>
      <w:color w:val="FFFFFF"/>
      <w:sz w:val="49"/>
      <w:szCs w:val="49"/>
    </w:rPr>
  </w:style>
  <w:style w:type="table" w:customStyle="1" w:styleId="Table-HeaderandColumn">
    <w:name w:val="Table - Header and Column"/>
    <w:basedOn w:val="TableNormal"/>
    <w:rsid w:val="00DA42F5"/>
    <w:rPr>
      <w:rFonts w:ascii="Arial" w:hAnsi="Arial"/>
      <w:sz w:val="18"/>
    </w:rPr>
    <w:tblPr>
      <w:tblInd w:w="0" w:type="dxa"/>
      <w:tblBorders>
        <w:bottom w:val="single" w:sz="8" w:space="0" w:color="808080"/>
        <w:insideH w:val="single" w:sz="8" w:space="0" w:color="808080"/>
      </w:tblBorders>
      <w:tblCellMar>
        <w:top w:w="85" w:type="dxa"/>
        <w:left w:w="85" w:type="dxa"/>
        <w:bottom w:w="85" w:type="dxa"/>
        <w:right w:w="85" w:type="dxa"/>
      </w:tblCellMar>
    </w:tblPr>
    <w:tcPr>
      <w:vAlign w:val="center"/>
    </w:tcPr>
    <w:tblStylePr w:type="firstRow">
      <w:rPr>
        <w:b/>
      </w:rPr>
      <w:tblPr/>
      <w:tcPr>
        <w:tcBorders>
          <w:bottom w:val="single" w:sz="12" w:space="0" w:color="808080"/>
        </w:tcBorders>
      </w:tcPr>
    </w:tblStylePr>
    <w:tblStylePr w:type="firstCol">
      <w:rPr>
        <w:b/>
      </w:rPr>
    </w:tblStylePr>
  </w:style>
  <w:style w:type="table" w:customStyle="1" w:styleId="Table-WithHeaderOnly">
    <w:name w:val="Table - With Header Only"/>
    <w:basedOn w:val="TableNormal"/>
    <w:rsid w:val="00016BA0"/>
    <w:rPr>
      <w:rFonts w:ascii="Arial" w:hAnsi="Arial"/>
      <w:sz w:val="18"/>
    </w:rPr>
    <w:tblPr>
      <w:tblInd w:w="0" w:type="dxa"/>
      <w:tblBorders>
        <w:bottom w:val="single" w:sz="8" w:space="0" w:color="808080"/>
        <w:insideH w:val="single" w:sz="8" w:space="0" w:color="808080"/>
      </w:tblBorders>
      <w:tblCellMar>
        <w:top w:w="85" w:type="dxa"/>
        <w:left w:w="85" w:type="dxa"/>
        <w:bottom w:w="85" w:type="dxa"/>
        <w:right w:w="85" w:type="dxa"/>
      </w:tblCellMar>
    </w:tblPr>
    <w:tcPr>
      <w:vAlign w:val="center"/>
    </w:tcPr>
    <w:tblStylePr w:type="firstRow">
      <w:rPr>
        <w:b/>
      </w:rPr>
      <w:tblPr/>
      <w:tcPr>
        <w:tcBorders>
          <w:bottom w:val="single" w:sz="12" w:space="0" w:color="808080"/>
        </w:tcBorders>
      </w:tcPr>
    </w:tblStylePr>
  </w:style>
  <w:style w:type="paragraph" w:customStyle="1" w:styleId="Header-SchoolName">
    <w:name w:val="Header - School Name"/>
    <w:autoRedefine/>
    <w:rsid w:val="004332FE"/>
    <w:pPr>
      <w:framePr w:wrap="around" w:vAnchor="page" w:hAnchor="page" w:x="852" w:y="1438"/>
      <w:pBdr>
        <w:top w:val="single" w:sz="8" w:space="1" w:color="FFFFFF"/>
      </w:pBdr>
      <w:spacing w:line="360" w:lineRule="exact"/>
    </w:pPr>
    <w:rPr>
      <w:rFonts w:ascii="Arial" w:hAnsi="Arial" w:cs="Arial"/>
      <w:color w:val="FFFFFF"/>
      <w:sz w:val="24"/>
      <w:szCs w:val="24"/>
    </w:rPr>
  </w:style>
  <w:style w:type="paragraph" w:customStyle="1" w:styleId="Header-ContactDetails">
    <w:name w:val="Header - Contact Details"/>
    <w:autoRedefine/>
    <w:rsid w:val="004332FE"/>
    <w:pPr>
      <w:spacing w:line="240" w:lineRule="exact"/>
    </w:pPr>
    <w:rPr>
      <w:rFonts w:ascii="Arial" w:hAnsi="Arial" w:cs="Arial"/>
      <w:color w:val="FFFFFF"/>
      <w:sz w:val="18"/>
    </w:rPr>
  </w:style>
  <w:style w:type="paragraph" w:customStyle="1" w:styleId="Header-IssueNumber">
    <w:name w:val="Header - Issue Number"/>
    <w:autoRedefine/>
    <w:rsid w:val="000B016D"/>
    <w:pPr>
      <w:jc w:val="both"/>
    </w:pPr>
    <w:rPr>
      <w:rFonts w:ascii="Arial" w:hAnsi="Arial" w:cs="Arial"/>
      <w:color w:val="FFFFFF"/>
    </w:rPr>
  </w:style>
  <w:style w:type="paragraph" w:customStyle="1" w:styleId="Header-Date">
    <w:name w:val="Header - Date"/>
    <w:autoRedefine/>
    <w:rsid w:val="000B016D"/>
    <w:pPr>
      <w:jc w:val="right"/>
    </w:pPr>
    <w:rPr>
      <w:rFonts w:ascii="Arial" w:hAnsi="Arial" w:cs="Arial"/>
      <w:color w:val="FFFFFF"/>
    </w:rPr>
  </w:style>
  <w:style w:type="paragraph" w:customStyle="1" w:styleId="ArticleFormal-BodyText">
    <w:name w:val="Article Formal - Body Text"/>
    <w:autoRedefine/>
    <w:rsid w:val="00DF1902"/>
    <w:pPr>
      <w:tabs>
        <w:tab w:val="left" w:pos="1620"/>
      </w:tabs>
      <w:spacing w:before="120" w:after="120" w:line="240" w:lineRule="exact"/>
    </w:pPr>
    <w:rPr>
      <w:rFonts w:ascii="Calibri" w:hAnsi="Calibri"/>
      <w:sz w:val="28"/>
      <w:szCs w:val="28"/>
      <w:u w:val="single"/>
    </w:rPr>
  </w:style>
  <w:style w:type="paragraph" w:customStyle="1" w:styleId="Calendar-WeekName">
    <w:name w:val="Calendar - Week Name"/>
    <w:next w:val="Calendar-BodyText"/>
    <w:autoRedefine/>
    <w:rsid w:val="00D21BB9"/>
    <w:pPr>
      <w:pBdr>
        <w:bottom w:val="single" w:sz="8" w:space="1" w:color="808080"/>
      </w:pBdr>
      <w:tabs>
        <w:tab w:val="left" w:pos="2552"/>
      </w:tabs>
      <w:spacing w:before="160" w:after="120"/>
    </w:pPr>
    <w:rPr>
      <w:rFonts w:ascii="Arial" w:hAnsi="Arial" w:cs="Arial"/>
      <w:b/>
      <w:sz w:val="18"/>
      <w:szCs w:val="18"/>
    </w:rPr>
  </w:style>
  <w:style w:type="paragraph" w:styleId="Header">
    <w:name w:val="header"/>
    <w:basedOn w:val="Normal"/>
    <w:rsid w:val="00F55D16"/>
    <w:pPr>
      <w:tabs>
        <w:tab w:val="center" w:pos="4153"/>
        <w:tab w:val="right" w:pos="8306"/>
      </w:tabs>
    </w:pPr>
  </w:style>
  <w:style w:type="paragraph" w:customStyle="1" w:styleId="ArticleFormal-SubTitle">
    <w:name w:val="Article Formal - Sub Title"/>
    <w:next w:val="ArticleFormal-BodyText"/>
    <w:link w:val="ArticleFormal-SubTitleChar"/>
    <w:autoRedefine/>
    <w:rsid w:val="00E35B42"/>
    <w:pPr>
      <w:spacing w:before="40"/>
      <w:jc w:val="both"/>
    </w:pPr>
    <w:rPr>
      <w:rFonts w:ascii="Arial" w:hAnsi="Arial" w:cs="Arial"/>
      <w:b/>
      <w:color w:val="808080"/>
      <w:sz w:val="24"/>
      <w:szCs w:val="24"/>
    </w:rPr>
  </w:style>
  <w:style w:type="paragraph" w:customStyle="1" w:styleId="ArticleInformal-Title">
    <w:name w:val="Article Informal - Title"/>
    <w:next w:val="Normal"/>
    <w:autoRedefine/>
    <w:rsid w:val="007834CB"/>
    <w:pPr>
      <w:spacing w:before="100" w:beforeAutospacing="1"/>
    </w:pPr>
    <w:rPr>
      <w:rFonts w:ascii="Comic Sans MS" w:hAnsi="Comic Sans MS"/>
      <w:b/>
      <w:color w:val="808080"/>
      <w:sz w:val="28"/>
      <w:szCs w:val="32"/>
    </w:rPr>
  </w:style>
  <w:style w:type="paragraph" w:customStyle="1" w:styleId="ArticleInformal-SubTitle">
    <w:name w:val="Article Informal - Sub Title"/>
    <w:autoRedefine/>
    <w:rsid w:val="00B575DB"/>
    <w:pPr>
      <w:spacing w:before="40"/>
    </w:pPr>
    <w:rPr>
      <w:rFonts w:ascii="Comic Sans MS" w:hAnsi="Comic Sans MS"/>
      <w:b/>
      <w:color w:val="808080"/>
      <w:sz w:val="28"/>
      <w:szCs w:val="28"/>
    </w:rPr>
  </w:style>
  <w:style w:type="paragraph" w:customStyle="1" w:styleId="Footer-PageNumber">
    <w:name w:val="Footer - Page Number"/>
    <w:autoRedefine/>
    <w:rsid w:val="004C590B"/>
    <w:pPr>
      <w:jc w:val="right"/>
    </w:pPr>
    <w:rPr>
      <w:rFonts w:ascii="Arial" w:hAnsi="Arial"/>
      <w:szCs w:val="24"/>
    </w:rPr>
  </w:style>
  <w:style w:type="paragraph" w:customStyle="1" w:styleId="Table-Title">
    <w:name w:val="Table - Title"/>
    <w:autoRedefine/>
    <w:rsid w:val="007834CB"/>
    <w:pPr>
      <w:spacing w:before="100" w:beforeAutospacing="1"/>
    </w:pPr>
    <w:rPr>
      <w:rFonts w:ascii="Arial" w:hAnsi="Arial"/>
      <w:b/>
      <w:color w:val="808080"/>
      <w:sz w:val="24"/>
      <w:szCs w:val="24"/>
    </w:rPr>
  </w:style>
  <w:style w:type="paragraph" w:customStyle="1" w:styleId="Gallery-Graphic">
    <w:name w:val="Gallery - Graphic"/>
    <w:link w:val="Gallery-GraphicCharChar"/>
    <w:autoRedefine/>
    <w:rsid w:val="00391303"/>
    <w:pPr>
      <w:keepLines/>
      <w:pBdr>
        <w:top w:val="single" w:sz="8" w:space="5" w:color="808080"/>
        <w:bottom w:val="single" w:sz="8" w:space="5" w:color="808080"/>
      </w:pBdr>
      <w:suppressAutoHyphens/>
      <w:spacing w:before="100" w:beforeAutospacing="1"/>
      <w:ind w:left="284" w:right="284"/>
      <w:jc w:val="center"/>
    </w:pPr>
    <w:rPr>
      <w:rFonts w:ascii="Arial" w:hAnsi="Arial"/>
      <w:color w:val="000000"/>
      <w:kern w:val="18"/>
      <w:sz w:val="18"/>
      <w:szCs w:val="19"/>
      <w:lang w:eastAsia="en-US"/>
    </w:rPr>
  </w:style>
  <w:style w:type="paragraph" w:customStyle="1" w:styleId="Calendar-SubTitle">
    <w:name w:val="Calendar - Sub Title"/>
    <w:autoRedefine/>
    <w:rsid w:val="007834CB"/>
    <w:pPr>
      <w:spacing w:before="40"/>
    </w:pPr>
    <w:rPr>
      <w:rFonts w:ascii="Arial" w:hAnsi="Arial" w:cs="Arial"/>
      <w:b/>
      <w:color w:val="808080"/>
      <w:sz w:val="18"/>
      <w:szCs w:val="18"/>
    </w:rPr>
  </w:style>
  <w:style w:type="paragraph" w:customStyle="1" w:styleId="AdvertInformal-SubTitle">
    <w:name w:val="Advert Informal - Sub Title"/>
    <w:autoRedefine/>
    <w:rsid w:val="00C315C2"/>
    <w:pPr>
      <w:pBdr>
        <w:top w:val="single" w:sz="2" w:space="1" w:color="808080"/>
        <w:left w:val="single" w:sz="2" w:space="10" w:color="808080"/>
        <w:bottom w:val="single" w:sz="2" w:space="6" w:color="808080"/>
        <w:right w:val="single" w:sz="2" w:space="10" w:color="808080"/>
      </w:pBdr>
      <w:shd w:val="clear" w:color="auto" w:fill="808080"/>
      <w:ind w:left="397" w:right="397"/>
    </w:pPr>
    <w:rPr>
      <w:rFonts w:ascii="Comic Sans MS" w:hAnsi="Comic Sans MS" w:cs="Arial"/>
      <w:b/>
      <w:color w:val="FFFFFF"/>
      <w:sz w:val="24"/>
      <w:szCs w:val="24"/>
    </w:rPr>
  </w:style>
  <w:style w:type="paragraph" w:customStyle="1" w:styleId="Table-SubTitle">
    <w:name w:val="Table - Sub Title"/>
    <w:autoRedefine/>
    <w:rsid w:val="007834CB"/>
    <w:pPr>
      <w:spacing w:before="40"/>
    </w:pPr>
    <w:rPr>
      <w:rFonts w:ascii="Arial" w:hAnsi="Arial" w:cs="Arial"/>
      <w:b/>
      <w:color w:val="808080"/>
      <w:sz w:val="18"/>
      <w:szCs w:val="18"/>
    </w:rPr>
  </w:style>
  <w:style w:type="paragraph" w:customStyle="1" w:styleId="Calendar-BodyText">
    <w:name w:val="Calendar - Body Text"/>
    <w:autoRedefine/>
    <w:rsid w:val="002311D1"/>
    <w:pPr>
      <w:pBdr>
        <w:top w:val="single" w:sz="8" w:space="5" w:color="EAEAEA"/>
        <w:left w:val="single" w:sz="8" w:space="5" w:color="EAEAEA"/>
        <w:bottom w:val="single" w:sz="8" w:space="5" w:color="EAEAEA"/>
        <w:right w:val="single" w:sz="8" w:space="5" w:color="EAEAEA"/>
      </w:pBdr>
      <w:shd w:val="clear" w:color="auto" w:fill="EAEAEA"/>
      <w:tabs>
        <w:tab w:val="left" w:pos="2608"/>
      </w:tabs>
      <w:spacing w:before="120" w:after="120" w:line="240" w:lineRule="exact"/>
      <w:ind w:left="2608" w:right="113" w:hanging="2495"/>
    </w:pPr>
    <w:rPr>
      <w:rFonts w:ascii="Arial" w:hAnsi="Arial" w:cs="Arial"/>
      <w:sz w:val="18"/>
      <w:szCs w:val="18"/>
    </w:rPr>
  </w:style>
  <w:style w:type="paragraph" w:styleId="Footer">
    <w:name w:val="footer"/>
    <w:basedOn w:val="Normal"/>
    <w:rsid w:val="00F55D16"/>
    <w:pPr>
      <w:tabs>
        <w:tab w:val="center" w:pos="4153"/>
        <w:tab w:val="right" w:pos="8306"/>
      </w:tabs>
    </w:pPr>
  </w:style>
  <w:style w:type="paragraph" w:customStyle="1" w:styleId="EventInformal-Title">
    <w:name w:val="Event Informal - Title"/>
    <w:next w:val="Normal"/>
    <w:autoRedefine/>
    <w:rsid w:val="00C315C2"/>
    <w:pPr>
      <w:pBdr>
        <w:top w:val="dashed" w:sz="8" w:space="8" w:color="808080"/>
        <w:left w:val="dashed" w:sz="8" w:space="10" w:color="808080"/>
        <w:right w:val="dashed" w:sz="8" w:space="10" w:color="808080"/>
      </w:pBdr>
      <w:spacing w:after="120"/>
      <w:ind w:left="397" w:right="397"/>
    </w:pPr>
    <w:rPr>
      <w:rFonts w:ascii="Comic Sans MS" w:hAnsi="Comic Sans MS"/>
      <w:b/>
      <w:sz w:val="36"/>
      <w:szCs w:val="36"/>
    </w:rPr>
  </w:style>
  <w:style w:type="paragraph" w:customStyle="1" w:styleId="Gallery-Caption">
    <w:name w:val="Gallery - Caption"/>
    <w:link w:val="Gallery-CaptionCharChar"/>
    <w:autoRedefine/>
    <w:rsid w:val="007834CB"/>
    <w:pPr>
      <w:pBdr>
        <w:left w:val="single" w:sz="8" w:space="1" w:color="808080"/>
        <w:bottom w:val="single" w:sz="8" w:space="1" w:color="808080"/>
        <w:right w:val="single" w:sz="8" w:space="1" w:color="808080"/>
      </w:pBdr>
      <w:spacing w:before="60" w:after="240" w:line="288" w:lineRule="auto"/>
      <w:ind w:left="1021" w:right="851"/>
      <w:jc w:val="center"/>
    </w:pPr>
    <w:rPr>
      <w:rFonts w:ascii="Arial" w:hAnsi="Arial"/>
      <w:color w:val="232323"/>
      <w:kern w:val="22"/>
      <w:sz w:val="18"/>
      <w:szCs w:val="18"/>
      <w:lang w:eastAsia="en-US"/>
    </w:rPr>
  </w:style>
  <w:style w:type="paragraph" w:customStyle="1" w:styleId="EventInformal-SubTitle">
    <w:name w:val="Event Informal - Sub Title"/>
    <w:autoRedefine/>
    <w:rsid w:val="00C315C2"/>
    <w:pPr>
      <w:pBdr>
        <w:left w:val="dashed" w:sz="8" w:space="10" w:color="808080"/>
        <w:right w:val="dashed" w:sz="8" w:space="10" w:color="808080"/>
      </w:pBdr>
      <w:spacing w:after="120"/>
      <w:ind w:left="397" w:right="397"/>
    </w:pPr>
    <w:rPr>
      <w:rFonts w:ascii="Comic Sans MS" w:hAnsi="Comic Sans MS"/>
      <w:b/>
      <w:sz w:val="24"/>
      <w:szCs w:val="24"/>
    </w:rPr>
  </w:style>
  <w:style w:type="paragraph" w:customStyle="1" w:styleId="ArticleInformal-BodyText">
    <w:name w:val="Article Informal - Body Text"/>
    <w:autoRedefine/>
    <w:rsid w:val="007834CB"/>
    <w:pPr>
      <w:spacing w:before="120" w:after="120"/>
    </w:pPr>
    <w:rPr>
      <w:rFonts w:ascii="Comic Sans MS" w:hAnsi="Comic Sans MS" w:cs="Arial"/>
      <w:sz w:val="18"/>
      <w:szCs w:val="18"/>
    </w:rPr>
  </w:style>
  <w:style w:type="character" w:customStyle="1" w:styleId="Gallery-CaptionCharChar">
    <w:name w:val="Gallery - Caption Char Char"/>
    <w:link w:val="Gallery-Caption"/>
    <w:rsid w:val="007834CB"/>
    <w:rPr>
      <w:rFonts w:ascii="Arial" w:hAnsi="Arial"/>
      <w:color w:val="232323"/>
      <w:kern w:val="22"/>
      <w:sz w:val="18"/>
      <w:szCs w:val="18"/>
      <w:lang w:val="en-AU" w:eastAsia="en-US" w:bidi="ar-SA"/>
    </w:rPr>
  </w:style>
  <w:style w:type="paragraph" w:customStyle="1" w:styleId="Calandar-Title">
    <w:name w:val="Calandar - Title"/>
    <w:next w:val="Calendar-SubTitle"/>
    <w:autoRedefine/>
    <w:rsid w:val="007834CB"/>
    <w:pPr>
      <w:spacing w:before="100" w:beforeAutospacing="1"/>
    </w:pPr>
    <w:rPr>
      <w:rFonts w:ascii="Arial" w:hAnsi="Arial" w:cs="Arial"/>
      <w:b/>
      <w:color w:val="808080"/>
      <w:sz w:val="24"/>
      <w:szCs w:val="24"/>
    </w:rPr>
  </w:style>
  <w:style w:type="character" w:customStyle="1" w:styleId="Gallery-GraphicCharChar">
    <w:name w:val="Gallery - Graphic Char Char"/>
    <w:link w:val="Gallery-Graphic"/>
    <w:rsid w:val="00391303"/>
    <w:rPr>
      <w:rFonts w:ascii="Arial" w:hAnsi="Arial"/>
      <w:color w:val="000000"/>
      <w:kern w:val="18"/>
      <w:sz w:val="18"/>
      <w:szCs w:val="19"/>
      <w:lang w:val="en-AU" w:eastAsia="en-US" w:bidi="ar-SA"/>
    </w:rPr>
  </w:style>
  <w:style w:type="paragraph" w:customStyle="1" w:styleId="EventFormal-Title">
    <w:name w:val="Event Formal - Title"/>
    <w:autoRedefine/>
    <w:rsid w:val="00C315C2"/>
    <w:pPr>
      <w:pBdr>
        <w:top w:val="single" w:sz="8" w:space="10" w:color="808080"/>
        <w:left w:val="single" w:sz="8" w:space="10" w:color="808080"/>
        <w:right w:val="single" w:sz="8" w:space="10" w:color="808080"/>
      </w:pBdr>
      <w:spacing w:after="120"/>
      <w:ind w:left="397" w:right="397"/>
    </w:pPr>
    <w:rPr>
      <w:rFonts w:ascii="Arial" w:hAnsi="Arial"/>
      <w:b/>
      <w:color w:val="808080"/>
      <w:sz w:val="36"/>
      <w:szCs w:val="32"/>
    </w:rPr>
  </w:style>
  <w:style w:type="paragraph" w:customStyle="1" w:styleId="EventFormal-SubTitle">
    <w:name w:val="Event Formal - Sub Title"/>
    <w:autoRedefine/>
    <w:rsid w:val="00C315C2"/>
    <w:pPr>
      <w:pBdr>
        <w:left w:val="single" w:sz="8" w:space="10" w:color="808080"/>
        <w:right w:val="single" w:sz="8" w:space="10" w:color="808080"/>
      </w:pBdr>
      <w:spacing w:after="120"/>
      <w:ind w:left="397" w:right="397"/>
    </w:pPr>
    <w:rPr>
      <w:rFonts w:ascii="Arial" w:hAnsi="Arial"/>
      <w:b/>
      <w:color w:val="808080"/>
      <w:sz w:val="24"/>
    </w:rPr>
  </w:style>
  <w:style w:type="paragraph" w:customStyle="1" w:styleId="EventFormal-BodyText">
    <w:name w:val="Event Formal - Body Text"/>
    <w:autoRedefine/>
    <w:rsid w:val="00C315C2"/>
    <w:pPr>
      <w:pBdr>
        <w:left w:val="single" w:sz="8" w:space="10" w:color="808080"/>
        <w:bottom w:val="single" w:sz="8" w:space="10" w:color="808080"/>
        <w:right w:val="single" w:sz="8" w:space="10" w:color="808080"/>
      </w:pBdr>
      <w:spacing w:after="240" w:line="320" w:lineRule="exact"/>
      <w:ind w:left="397" w:right="397"/>
    </w:pPr>
    <w:rPr>
      <w:rFonts w:ascii="Arial" w:hAnsi="Arial"/>
      <w:sz w:val="24"/>
      <w:szCs w:val="24"/>
    </w:rPr>
  </w:style>
  <w:style w:type="paragraph" w:customStyle="1" w:styleId="AdvertFormal-Title">
    <w:name w:val="Advert Formal - Title"/>
    <w:autoRedefine/>
    <w:rsid w:val="009D7372"/>
    <w:pPr>
      <w:pBdr>
        <w:top w:val="single" w:sz="2" w:space="10" w:color="EAEAEA"/>
        <w:left w:val="single" w:sz="2" w:space="10" w:color="EAEAEA"/>
        <w:bottom w:val="single" w:sz="2" w:space="6" w:color="EAEAEA"/>
        <w:right w:val="single" w:sz="2" w:space="10" w:color="EAEAEA"/>
      </w:pBdr>
      <w:shd w:val="clear" w:color="auto" w:fill="EAEAEA"/>
      <w:spacing w:before="100" w:beforeAutospacing="1"/>
      <w:ind w:left="397" w:right="397"/>
    </w:pPr>
    <w:rPr>
      <w:rFonts w:ascii="Arial" w:hAnsi="Arial"/>
      <w:b/>
      <w:color w:val="808080"/>
      <w:sz w:val="36"/>
      <w:szCs w:val="32"/>
    </w:rPr>
  </w:style>
  <w:style w:type="paragraph" w:customStyle="1" w:styleId="AdvertFormal-SubTitle">
    <w:name w:val="Advert Formal - Sub Title"/>
    <w:autoRedefine/>
    <w:rsid w:val="00DA63D0"/>
    <w:pPr>
      <w:pBdr>
        <w:left w:val="single" w:sz="2" w:space="10" w:color="EAEAEA"/>
        <w:bottom w:val="single" w:sz="2" w:space="6" w:color="EAEAEA"/>
        <w:right w:val="single" w:sz="2" w:space="10" w:color="EAEAEA"/>
      </w:pBdr>
      <w:shd w:val="clear" w:color="auto" w:fill="EAEAEA"/>
      <w:ind w:left="397" w:right="397"/>
    </w:pPr>
    <w:rPr>
      <w:rFonts w:ascii="Arial" w:hAnsi="Arial"/>
      <w:b/>
      <w:color w:val="808080"/>
      <w:sz w:val="24"/>
    </w:rPr>
  </w:style>
  <w:style w:type="paragraph" w:customStyle="1" w:styleId="AdvertFormal-BodyText">
    <w:name w:val="Advert Formal - Body Text"/>
    <w:autoRedefine/>
    <w:rsid w:val="009D7372"/>
    <w:pPr>
      <w:pBdr>
        <w:left w:val="single" w:sz="2" w:space="10" w:color="EAEAEA"/>
        <w:bottom w:val="single" w:sz="2" w:space="10" w:color="EAEAEA"/>
        <w:right w:val="single" w:sz="2" w:space="10" w:color="EAEAEA"/>
      </w:pBdr>
      <w:shd w:val="clear" w:color="auto" w:fill="EAEAEA"/>
      <w:spacing w:after="100" w:afterAutospacing="1" w:line="320" w:lineRule="exact"/>
      <w:ind w:left="397" w:right="397"/>
    </w:pPr>
    <w:rPr>
      <w:rFonts w:ascii="Arial" w:hAnsi="Arial"/>
      <w:sz w:val="24"/>
      <w:szCs w:val="24"/>
    </w:rPr>
  </w:style>
  <w:style w:type="paragraph" w:customStyle="1" w:styleId="ArticleFormal-Title">
    <w:name w:val="Article Formal - Title"/>
    <w:autoRedefine/>
    <w:rsid w:val="004A4812"/>
    <w:pPr>
      <w:spacing w:before="100" w:beforeAutospacing="1"/>
    </w:pPr>
    <w:rPr>
      <w:rFonts w:ascii="Arial" w:hAnsi="Arial"/>
      <w:b/>
      <w:color w:val="808080"/>
      <w:sz w:val="24"/>
      <w:szCs w:val="24"/>
    </w:rPr>
  </w:style>
  <w:style w:type="paragraph" w:customStyle="1" w:styleId="EventInformal-BodyText">
    <w:name w:val="Event Informal - Body Text"/>
    <w:autoRedefine/>
    <w:rsid w:val="00C315C2"/>
    <w:pPr>
      <w:pBdr>
        <w:left w:val="dashed" w:sz="8" w:space="10" w:color="808080"/>
        <w:bottom w:val="dashed" w:sz="8" w:space="10" w:color="808080"/>
        <w:right w:val="dashed" w:sz="8" w:space="10" w:color="808080"/>
      </w:pBdr>
      <w:spacing w:after="240"/>
      <w:ind w:left="397" w:right="397"/>
    </w:pPr>
    <w:rPr>
      <w:rFonts w:ascii="Comic Sans MS" w:hAnsi="Comic Sans MS"/>
      <w:sz w:val="24"/>
      <w:szCs w:val="24"/>
    </w:rPr>
  </w:style>
  <w:style w:type="paragraph" w:customStyle="1" w:styleId="AdvertInformal-Title">
    <w:name w:val="Advert Informal - Title"/>
    <w:autoRedefine/>
    <w:rsid w:val="00C315C2"/>
    <w:pPr>
      <w:pBdr>
        <w:top w:val="single" w:sz="2" w:space="8" w:color="808080"/>
        <w:left w:val="single" w:sz="2" w:space="10" w:color="808080"/>
        <w:bottom w:val="single" w:sz="2" w:space="6" w:color="808080"/>
        <w:right w:val="single" w:sz="2" w:space="10" w:color="808080"/>
      </w:pBdr>
      <w:shd w:val="clear" w:color="auto" w:fill="808080"/>
      <w:spacing w:before="100" w:beforeAutospacing="1"/>
      <w:ind w:left="397" w:right="397"/>
    </w:pPr>
    <w:rPr>
      <w:rFonts w:ascii="Comic Sans MS" w:hAnsi="Comic Sans MS"/>
      <w:b/>
      <w:color w:val="FFFFFF"/>
      <w:sz w:val="36"/>
      <w:szCs w:val="36"/>
    </w:rPr>
  </w:style>
  <w:style w:type="numbering" w:customStyle="1" w:styleId="ListFormal">
    <w:name w:val="List Formal"/>
    <w:rsid w:val="00442744"/>
    <w:pPr>
      <w:numPr>
        <w:numId w:val="19"/>
      </w:numPr>
    </w:pPr>
  </w:style>
  <w:style w:type="character" w:customStyle="1" w:styleId="ArticleFormal-SubTitleChar">
    <w:name w:val="Article Formal - Sub Title Char"/>
    <w:link w:val="ArticleFormal-SubTitle"/>
    <w:rsid w:val="00E35B42"/>
    <w:rPr>
      <w:rFonts w:ascii="Arial" w:hAnsi="Arial" w:cs="Arial"/>
      <w:b/>
      <w:color w:val="808080"/>
      <w:sz w:val="24"/>
      <w:szCs w:val="24"/>
      <w:lang w:val="en-AU" w:eastAsia="en-AU" w:bidi="ar-SA"/>
    </w:rPr>
  </w:style>
  <w:style w:type="paragraph" w:customStyle="1" w:styleId="AdvertInformal-Bodytext">
    <w:name w:val="Advert Informal - Body text"/>
    <w:autoRedefine/>
    <w:rsid w:val="00C315C2"/>
    <w:pPr>
      <w:pBdr>
        <w:left w:val="single" w:sz="2" w:space="10" w:color="808080"/>
        <w:bottom w:val="single" w:sz="2" w:space="10" w:color="808080"/>
        <w:right w:val="single" w:sz="2" w:space="10" w:color="808080"/>
      </w:pBdr>
      <w:shd w:val="clear" w:color="auto" w:fill="808080"/>
      <w:spacing w:after="100" w:afterAutospacing="1"/>
      <w:ind w:left="397" w:right="397"/>
    </w:pPr>
    <w:rPr>
      <w:rFonts w:ascii="Comic Sans MS" w:hAnsi="Comic Sans MS"/>
      <w:color w:val="FFFFFF"/>
      <w:sz w:val="24"/>
      <w:szCs w:val="24"/>
    </w:rPr>
  </w:style>
  <w:style w:type="paragraph" w:customStyle="1" w:styleId="ArticleFormal-List">
    <w:name w:val="Article Formal - List"/>
    <w:basedOn w:val="ArticleFormal-BodyText"/>
    <w:next w:val="AdvertInformal-Bodytext"/>
    <w:autoRedefine/>
    <w:rsid w:val="007834CB"/>
    <w:pPr>
      <w:numPr>
        <w:numId w:val="41"/>
      </w:numPr>
      <w:spacing w:before="0" w:after="0"/>
      <w:ind w:left="714" w:hanging="357"/>
    </w:pPr>
  </w:style>
  <w:style w:type="paragraph" w:customStyle="1" w:styleId="ArticleInformal-List">
    <w:name w:val="Article Informal - List"/>
    <w:basedOn w:val="ArticleInformal-BodyText"/>
    <w:next w:val="AdvertInformal-Bodytext"/>
    <w:autoRedefine/>
    <w:rsid w:val="007834CB"/>
    <w:pPr>
      <w:numPr>
        <w:numId w:val="42"/>
      </w:numPr>
      <w:spacing w:before="0" w:after="0"/>
      <w:ind w:left="714" w:hanging="357"/>
    </w:pPr>
  </w:style>
  <w:style w:type="paragraph" w:customStyle="1" w:styleId="Gallery-Title">
    <w:name w:val="Gallery - Title"/>
    <w:autoRedefine/>
    <w:rsid w:val="00802B28"/>
    <w:pPr>
      <w:spacing w:before="100" w:beforeAutospacing="1"/>
    </w:pPr>
    <w:rPr>
      <w:rFonts w:ascii="Arial" w:hAnsi="Arial"/>
      <w:b/>
      <w:color w:val="808080"/>
      <w:sz w:val="24"/>
      <w:szCs w:val="24"/>
    </w:rPr>
  </w:style>
  <w:style w:type="paragraph" w:customStyle="1" w:styleId="Gallery-SubTitle">
    <w:name w:val="Gallery - Sub Title"/>
    <w:autoRedefine/>
    <w:rsid w:val="00802B28"/>
    <w:pPr>
      <w:spacing w:before="40"/>
    </w:pPr>
    <w:rPr>
      <w:rFonts w:ascii="Arial" w:hAnsi="Arial" w:cs="Arial"/>
      <w:b/>
      <w:color w:val="808080"/>
      <w:sz w:val="18"/>
      <w:szCs w:val="18"/>
    </w:rPr>
  </w:style>
  <w:style w:type="paragraph" w:customStyle="1" w:styleId="EventInformal-Graphic">
    <w:name w:val="Event Informal - Graphic"/>
    <w:next w:val="EventInformal-SubTitle"/>
    <w:autoRedefine/>
    <w:rsid w:val="00802B28"/>
    <w:pPr>
      <w:pBdr>
        <w:left w:val="dashed" w:sz="8" w:space="10" w:color="808080"/>
        <w:right w:val="dashed" w:sz="8" w:space="10" w:color="808080"/>
      </w:pBdr>
      <w:spacing w:after="120"/>
      <w:ind w:left="397" w:right="397"/>
      <w:jc w:val="center"/>
    </w:pPr>
    <w:rPr>
      <w:rFonts w:ascii="Comic Sans MS" w:hAnsi="Comic Sans MS"/>
      <w:sz w:val="24"/>
      <w:szCs w:val="24"/>
    </w:rPr>
  </w:style>
  <w:style w:type="paragraph" w:customStyle="1" w:styleId="EventFormal-Graphic">
    <w:name w:val="Event Formal - Graphic"/>
    <w:next w:val="EventFormal-SubTitle"/>
    <w:autoRedefine/>
    <w:rsid w:val="00214281"/>
    <w:pPr>
      <w:pBdr>
        <w:left w:val="single" w:sz="8" w:space="10" w:color="808080"/>
        <w:right w:val="single" w:sz="8" w:space="10" w:color="808080"/>
      </w:pBdr>
      <w:spacing w:after="120"/>
      <w:ind w:left="397" w:right="397"/>
      <w:jc w:val="center"/>
    </w:pPr>
    <w:rPr>
      <w:rFonts w:ascii="Arial" w:hAnsi="Arial"/>
      <w:sz w:val="24"/>
    </w:rPr>
  </w:style>
  <w:style w:type="paragraph" w:customStyle="1" w:styleId="AdvertFormal-Graphic">
    <w:name w:val="Advert Formal - Graphic"/>
    <w:autoRedefine/>
    <w:rsid w:val="005003BC"/>
    <w:pPr>
      <w:pBdr>
        <w:top w:val="single" w:sz="2" w:space="6" w:color="EAEAEA"/>
        <w:left w:val="single" w:sz="2" w:space="10" w:color="EAEAEA"/>
        <w:bottom w:val="single" w:sz="2" w:space="6" w:color="EAEAEA"/>
        <w:right w:val="single" w:sz="2" w:space="10" w:color="EAEAEA"/>
      </w:pBdr>
      <w:shd w:val="clear" w:color="auto" w:fill="EAEAEA"/>
      <w:ind w:left="397" w:right="397"/>
      <w:jc w:val="center"/>
    </w:pPr>
    <w:rPr>
      <w:rFonts w:ascii="Arial" w:hAnsi="Arial" w:cs="Arial"/>
      <w:color w:val="FFFFFF"/>
      <w:sz w:val="24"/>
      <w:szCs w:val="24"/>
    </w:rPr>
  </w:style>
  <w:style w:type="paragraph" w:customStyle="1" w:styleId="AdvertInformal-Graphic">
    <w:name w:val="Advert Informal - Graphic"/>
    <w:next w:val="AdvertInformal-SubTitle"/>
    <w:autoRedefine/>
    <w:rsid w:val="005003BC"/>
    <w:pPr>
      <w:pBdr>
        <w:top w:val="single" w:sz="2" w:space="6" w:color="808080"/>
        <w:left w:val="single" w:sz="2" w:space="10" w:color="808080"/>
        <w:bottom w:val="single" w:sz="2" w:space="6" w:color="808080"/>
        <w:right w:val="single" w:sz="2" w:space="10" w:color="808080"/>
      </w:pBdr>
      <w:shd w:val="clear" w:color="auto" w:fill="808080"/>
      <w:ind w:left="397" w:right="397"/>
      <w:jc w:val="center"/>
    </w:pPr>
    <w:rPr>
      <w:rFonts w:ascii="Comic Sans MS" w:hAnsi="Comic Sans MS" w:cs="Arial"/>
      <w:color w:val="FFFFFF"/>
      <w:sz w:val="24"/>
      <w:szCs w:val="24"/>
    </w:rPr>
  </w:style>
  <w:style w:type="paragraph" w:customStyle="1" w:styleId="Gallery-BodyText">
    <w:name w:val="Gallery - Body Text"/>
    <w:autoRedefine/>
    <w:rsid w:val="000B26C7"/>
    <w:pPr>
      <w:spacing w:before="120" w:after="120" w:line="240" w:lineRule="exact"/>
    </w:pPr>
    <w:rPr>
      <w:rFonts w:ascii="Arial" w:hAnsi="Arial" w:cs="Arial"/>
      <w:sz w:val="18"/>
      <w:szCs w:val="18"/>
    </w:rPr>
  </w:style>
  <w:style w:type="paragraph" w:styleId="BalloonText">
    <w:name w:val="Balloon Text"/>
    <w:basedOn w:val="Normal"/>
    <w:link w:val="BalloonTextChar"/>
    <w:rsid w:val="00524A6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24A6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0B016D"/>
    <w:pPr>
      <w:keepNext/>
      <w:numPr>
        <w:numId w:val="27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0B016D"/>
    <w:pPr>
      <w:keepNext/>
      <w:numPr>
        <w:ilvl w:val="1"/>
        <w:numId w:val="27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0B016D"/>
    <w:pPr>
      <w:keepNext/>
      <w:numPr>
        <w:ilvl w:val="2"/>
        <w:numId w:val="27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Header-NewsletterName">
    <w:name w:val="Header - Newsletter Name"/>
    <w:autoRedefine/>
    <w:rsid w:val="00ED2DBE"/>
    <w:pPr>
      <w:framePr w:wrap="around" w:vAnchor="page" w:hAnchor="page" w:x="852" w:y="852"/>
      <w:pBdr>
        <w:bottom w:val="single" w:sz="8" w:space="1" w:color="FFFFFF"/>
      </w:pBdr>
    </w:pPr>
    <w:rPr>
      <w:rFonts w:ascii="Arial" w:hAnsi="Arial" w:cs="Arial"/>
      <w:b/>
      <w:color w:val="FFFFFF"/>
      <w:sz w:val="49"/>
      <w:szCs w:val="49"/>
    </w:rPr>
  </w:style>
  <w:style w:type="table" w:customStyle="1" w:styleId="Table-HeaderandColumn">
    <w:name w:val="Table - Header and Column"/>
    <w:basedOn w:val="TableNormal"/>
    <w:rsid w:val="00DA42F5"/>
    <w:rPr>
      <w:rFonts w:ascii="Arial" w:hAnsi="Arial"/>
      <w:sz w:val="18"/>
    </w:rPr>
    <w:tblPr>
      <w:tblInd w:w="0" w:type="dxa"/>
      <w:tblBorders>
        <w:bottom w:val="single" w:sz="8" w:space="0" w:color="808080"/>
        <w:insideH w:val="single" w:sz="8" w:space="0" w:color="808080"/>
      </w:tblBorders>
      <w:tblCellMar>
        <w:top w:w="85" w:type="dxa"/>
        <w:left w:w="85" w:type="dxa"/>
        <w:bottom w:w="85" w:type="dxa"/>
        <w:right w:w="85" w:type="dxa"/>
      </w:tblCellMar>
    </w:tblPr>
    <w:tcPr>
      <w:vAlign w:val="center"/>
    </w:tcPr>
    <w:tblStylePr w:type="firstRow">
      <w:rPr>
        <w:b/>
      </w:rPr>
      <w:tblPr/>
      <w:tcPr>
        <w:tcBorders>
          <w:bottom w:val="single" w:sz="12" w:space="0" w:color="808080"/>
        </w:tcBorders>
      </w:tcPr>
    </w:tblStylePr>
    <w:tblStylePr w:type="firstCol">
      <w:rPr>
        <w:b/>
      </w:rPr>
    </w:tblStylePr>
  </w:style>
  <w:style w:type="table" w:customStyle="1" w:styleId="Table-WithHeaderOnly">
    <w:name w:val="Table - With Header Only"/>
    <w:basedOn w:val="TableNormal"/>
    <w:rsid w:val="00016BA0"/>
    <w:rPr>
      <w:rFonts w:ascii="Arial" w:hAnsi="Arial"/>
      <w:sz w:val="18"/>
    </w:rPr>
    <w:tblPr>
      <w:tblInd w:w="0" w:type="dxa"/>
      <w:tblBorders>
        <w:bottom w:val="single" w:sz="8" w:space="0" w:color="808080"/>
        <w:insideH w:val="single" w:sz="8" w:space="0" w:color="808080"/>
      </w:tblBorders>
      <w:tblCellMar>
        <w:top w:w="85" w:type="dxa"/>
        <w:left w:w="85" w:type="dxa"/>
        <w:bottom w:w="85" w:type="dxa"/>
        <w:right w:w="85" w:type="dxa"/>
      </w:tblCellMar>
    </w:tblPr>
    <w:tcPr>
      <w:vAlign w:val="center"/>
    </w:tcPr>
    <w:tblStylePr w:type="firstRow">
      <w:rPr>
        <w:b/>
      </w:rPr>
      <w:tblPr/>
      <w:tcPr>
        <w:tcBorders>
          <w:bottom w:val="single" w:sz="12" w:space="0" w:color="808080"/>
        </w:tcBorders>
      </w:tcPr>
    </w:tblStylePr>
  </w:style>
  <w:style w:type="paragraph" w:customStyle="1" w:styleId="Header-SchoolName">
    <w:name w:val="Header - School Name"/>
    <w:autoRedefine/>
    <w:rsid w:val="004332FE"/>
    <w:pPr>
      <w:framePr w:wrap="around" w:vAnchor="page" w:hAnchor="page" w:x="852" w:y="1438"/>
      <w:pBdr>
        <w:top w:val="single" w:sz="8" w:space="1" w:color="FFFFFF"/>
      </w:pBdr>
      <w:spacing w:line="360" w:lineRule="exact"/>
    </w:pPr>
    <w:rPr>
      <w:rFonts w:ascii="Arial" w:hAnsi="Arial" w:cs="Arial"/>
      <w:color w:val="FFFFFF"/>
      <w:sz w:val="24"/>
      <w:szCs w:val="24"/>
    </w:rPr>
  </w:style>
  <w:style w:type="paragraph" w:customStyle="1" w:styleId="Header-ContactDetails">
    <w:name w:val="Header - Contact Details"/>
    <w:autoRedefine/>
    <w:rsid w:val="004332FE"/>
    <w:pPr>
      <w:spacing w:line="240" w:lineRule="exact"/>
    </w:pPr>
    <w:rPr>
      <w:rFonts w:ascii="Arial" w:hAnsi="Arial" w:cs="Arial"/>
      <w:color w:val="FFFFFF"/>
      <w:sz w:val="18"/>
    </w:rPr>
  </w:style>
  <w:style w:type="paragraph" w:customStyle="1" w:styleId="Header-IssueNumber">
    <w:name w:val="Header - Issue Number"/>
    <w:autoRedefine/>
    <w:rsid w:val="000B016D"/>
    <w:pPr>
      <w:jc w:val="both"/>
    </w:pPr>
    <w:rPr>
      <w:rFonts w:ascii="Arial" w:hAnsi="Arial" w:cs="Arial"/>
      <w:color w:val="FFFFFF"/>
    </w:rPr>
  </w:style>
  <w:style w:type="paragraph" w:customStyle="1" w:styleId="Header-Date">
    <w:name w:val="Header - Date"/>
    <w:autoRedefine/>
    <w:rsid w:val="000B016D"/>
    <w:pPr>
      <w:jc w:val="right"/>
    </w:pPr>
    <w:rPr>
      <w:rFonts w:ascii="Arial" w:hAnsi="Arial" w:cs="Arial"/>
      <w:color w:val="FFFFFF"/>
    </w:rPr>
  </w:style>
  <w:style w:type="paragraph" w:customStyle="1" w:styleId="ArticleFormal-BodyText">
    <w:name w:val="Article Formal - Body Text"/>
    <w:autoRedefine/>
    <w:rsid w:val="00DF1902"/>
    <w:pPr>
      <w:tabs>
        <w:tab w:val="left" w:pos="1620"/>
      </w:tabs>
      <w:spacing w:before="120" w:after="120" w:line="240" w:lineRule="exact"/>
    </w:pPr>
    <w:rPr>
      <w:rFonts w:ascii="Calibri" w:hAnsi="Calibri"/>
      <w:sz w:val="28"/>
      <w:szCs w:val="28"/>
      <w:u w:val="single"/>
    </w:rPr>
  </w:style>
  <w:style w:type="paragraph" w:customStyle="1" w:styleId="Calendar-WeekName">
    <w:name w:val="Calendar - Week Name"/>
    <w:next w:val="Calendar-BodyText"/>
    <w:autoRedefine/>
    <w:rsid w:val="00D21BB9"/>
    <w:pPr>
      <w:pBdr>
        <w:bottom w:val="single" w:sz="8" w:space="1" w:color="808080"/>
      </w:pBdr>
      <w:tabs>
        <w:tab w:val="left" w:pos="2552"/>
      </w:tabs>
      <w:spacing w:before="160" w:after="120"/>
    </w:pPr>
    <w:rPr>
      <w:rFonts w:ascii="Arial" w:hAnsi="Arial" w:cs="Arial"/>
      <w:b/>
      <w:sz w:val="18"/>
      <w:szCs w:val="18"/>
    </w:rPr>
  </w:style>
  <w:style w:type="paragraph" w:styleId="Header">
    <w:name w:val="header"/>
    <w:basedOn w:val="Normal"/>
    <w:rsid w:val="00F55D16"/>
    <w:pPr>
      <w:tabs>
        <w:tab w:val="center" w:pos="4153"/>
        <w:tab w:val="right" w:pos="8306"/>
      </w:tabs>
    </w:pPr>
  </w:style>
  <w:style w:type="paragraph" w:customStyle="1" w:styleId="ArticleFormal-SubTitle">
    <w:name w:val="Article Formal - Sub Title"/>
    <w:next w:val="ArticleFormal-BodyText"/>
    <w:link w:val="ArticleFormal-SubTitleChar"/>
    <w:autoRedefine/>
    <w:rsid w:val="00E35B42"/>
    <w:pPr>
      <w:spacing w:before="40"/>
      <w:jc w:val="both"/>
    </w:pPr>
    <w:rPr>
      <w:rFonts w:ascii="Arial" w:hAnsi="Arial" w:cs="Arial"/>
      <w:b/>
      <w:color w:val="808080"/>
      <w:sz w:val="24"/>
      <w:szCs w:val="24"/>
    </w:rPr>
  </w:style>
  <w:style w:type="paragraph" w:customStyle="1" w:styleId="ArticleInformal-Title">
    <w:name w:val="Article Informal - Title"/>
    <w:next w:val="Normal"/>
    <w:autoRedefine/>
    <w:rsid w:val="007834CB"/>
    <w:pPr>
      <w:spacing w:before="100" w:beforeAutospacing="1"/>
    </w:pPr>
    <w:rPr>
      <w:rFonts w:ascii="Comic Sans MS" w:hAnsi="Comic Sans MS"/>
      <w:b/>
      <w:color w:val="808080"/>
      <w:sz w:val="28"/>
      <w:szCs w:val="32"/>
    </w:rPr>
  </w:style>
  <w:style w:type="paragraph" w:customStyle="1" w:styleId="ArticleInformal-SubTitle">
    <w:name w:val="Article Informal - Sub Title"/>
    <w:autoRedefine/>
    <w:rsid w:val="00B575DB"/>
    <w:pPr>
      <w:spacing w:before="40"/>
    </w:pPr>
    <w:rPr>
      <w:rFonts w:ascii="Comic Sans MS" w:hAnsi="Comic Sans MS"/>
      <w:b/>
      <w:color w:val="808080"/>
      <w:sz w:val="28"/>
      <w:szCs w:val="28"/>
    </w:rPr>
  </w:style>
  <w:style w:type="paragraph" w:customStyle="1" w:styleId="Footer-PageNumber">
    <w:name w:val="Footer - Page Number"/>
    <w:autoRedefine/>
    <w:rsid w:val="004C590B"/>
    <w:pPr>
      <w:jc w:val="right"/>
    </w:pPr>
    <w:rPr>
      <w:rFonts w:ascii="Arial" w:hAnsi="Arial"/>
      <w:szCs w:val="24"/>
    </w:rPr>
  </w:style>
  <w:style w:type="paragraph" w:customStyle="1" w:styleId="Table-Title">
    <w:name w:val="Table - Title"/>
    <w:autoRedefine/>
    <w:rsid w:val="007834CB"/>
    <w:pPr>
      <w:spacing w:before="100" w:beforeAutospacing="1"/>
    </w:pPr>
    <w:rPr>
      <w:rFonts w:ascii="Arial" w:hAnsi="Arial"/>
      <w:b/>
      <w:color w:val="808080"/>
      <w:sz w:val="24"/>
      <w:szCs w:val="24"/>
    </w:rPr>
  </w:style>
  <w:style w:type="paragraph" w:customStyle="1" w:styleId="Gallery-Graphic">
    <w:name w:val="Gallery - Graphic"/>
    <w:link w:val="Gallery-GraphicCharChar"/>
    <w:autoRedefine/>
    <w:rsid w:val="00391303"/>
    <w:pPr>
      <w:keepLines/>
      <w:pBdr>
        <w:top w:val="single" w:sz="8" w:space="5" w:color="808080"/>
        <w:bottom w:val="single" w:sz="8" w:space="5" w:color="808080"/>
      </w:pBdr>
      <w:suppressAutoHyphens/>
      <w:spacing w:before="100" w:beforeAutospacing="1"/>
      <w:ind w:left="284" w:right="284"/>
      <w:jc w:val="center"/>
    </w:pPr>
    <w:rPr>
      <w:rFonts w:ascii="Arial" w:hAnsi="Arial"/>
      <w:color w:val="000000"/>
      <w:kern w:val="18"/>
      <w:sz w:val="18"/>
      <w:szCs w:val="19"/>
      <w:lang w:eastAsia="en-US"/>
    </w:rPr>
  </w:style>
  <w:style w:type="paragraph" w:customStyle="1" w:styleId="Calendar-SubTitle">
    <w:name w:val="Calendar - Sub Title"/>
    <w:autoRedefine/>
    <w:rsid w:val="007834CB"/>
    <w:pPr>
      <w:spacing w:before="40"/>
    </w:pPr>
    <w:rPr>
      <w:rFonts w:ascii="Arial" w:hAnsi="Arial" w:cs="Arial"/>
      <w:b/>
      <w:color w:val="808080"/>
      <w:sz w:val="18"/>
      <w:szCs w:val="18"/>
    </w:rPr>
  </w:style>
  <w:style w:type="paragraph" w:customStyle="1" w:styleId="AdvertInformal-SubTitle">
    <w:name w:val="Advert Informal - Sub Title"/>
    <w:autoRedefine/>
    <w:rsid w:val="00C315C2"/>
    <w:pPr>
      <w:pBdr>
        <w:top w:val="single" w:sz="2" w:space="1" w:color="808080"/>
        <w:left w:val="single" w:sz="2" w:space="10" w:color="808080"/>
        <w:bottom w:val="single" w:sz="2" w:space="6" w:color="808080"/>
        <w:right w:val="single" w:sz="2" w:space="10" w:color="808080"/>
      </w:pBdr>
      <w:shd w:val="clear" w:color="auto" w:fill="808080"/>
      <w:ind w:left="397" w:right="397"/>
    </w:pPr>
    <w:rPr>
      <w:rFonts w:ascii="Comic Sans MS" w:hAnsi="Comic Sans MS" w:cs="Arial"/>
      <w:b/>
      <w:color w:val="FFFFFF"/>
      <w:sz w:val="24"/>
      <w:szCs w:val="24"/>
    </w:rPr>
  </w:style>
  <w:style w:type="paragraph" w:customStyle="1" w:styleId="Table-SubTitle">
    <w:name w:val="Table - Sub Title"/>
    <w:autoRedefine/>
    <w:rsid w:val="007834CB"/>
    <w:pPr>
      <w:spacing w:before="40"/>
    </w:pPr>
    <w:rPr>
      <w:rFonts w:ascii="Arial" w:hAnsi="Arial" w:cs="Arial"/>
      <w:b/>
      <w:color w:val="808080"/>
      <w:sz w:val="18"/>
      <w:szCs w:val="18"/>
    </w:rPr>
  </w:style>
  <w:style w:type="paragraph" w:customStyle="1" w:styleId="Calendar-BodyText">
    <w:name w:val="Calendar - Body Text"/>
    <w:autoRedefine/>
    <w:rsid w:val="002311D1"/>
    <w:pPr>
      <w:pBdr>
        <w:top w:val="single" w:sz="8" w:space="5" w:color="EAEAEA"/>
        <w:left w:val="single" w:sz="8" w:space="5" w:color="EAEAEA"/>
        <w:bottom w:val="single" w:sz="8" w:space="5" w:color="EAEAEA"/>
        <w:right w:val="single" w:sz="8" w:space="5" w:color="EAEAEA"/>
      </w:pBdr>
      <w:shd w:val="clear" w:color="auto" w:fill="EAEAEA"/>
      <w:tabs>
        <w:tab w:val="left" w:pos="2608"/>
      </w:tabs>
      <w:spacing w:before="120" w:after="120" w:line="240" w:lineRule="exact"/>
      <w:ind w:left="2608" w:right="113" w:hanging="2495"/>
    </w:pPr>
    <w:rPr>
      <w:rFonts w:ascii="Arial" w:hAnsi="Arial" w:cs="Arial"/>
      <w:sz w:val="18"/>
      <w:szCs w:val="18"/>
    </w:rPr>
  </w:style>
  <w:style w:type="paragraph" w:styleId="Footer">
    <w:name w:val="footer"/>
    <w:basedOn w:val="Normal"/>
    <w:rsid w:val="00F55D16"/>
    <w:pPr>
      <w:tabs>
        <w:tab w:val="center" w:pos="4153"/>
        <w:tab w:val="right" w:pos="8306"/>
      </w:tabs>
    </w:pPr>
  </w:style>
  <w:style w:type="paragraph" w:customStyle="1" w:styleId="EventInformal-Title">
    <w:name w:val="Event Informal - Title"/>
    <w:next w:val="Normal"/>
    <w:autoRedefine/>
    <w:rsid w:val="00C315C2"/>
    <w:pPr>
      <w:pBdr>
        <w:top w:val="dashed" w:sz="8" w:space="8" w:color="808080"/>
        <w:left w:val="dashed" w:sz="8" w:space="10" w:color="808080"/>
        <w:right w:val="dashed" w:sz="8" w:space="10" w:color="808080"/>
      </w:pBdr>
      <w:spacing w:after="120"/>
      <w:ind w:left="397" w:right="397"/>
    </w:pPr>
    <w:rPr>
      <w:rFonts w:ascii="Comic Sans MS" w:hAnsi="Comic Sans MS"/>
      <w:b/>
      <w:sz w:val="36"/>
      <w:szCs w:val="36"/>
    </w:rPr>
  </w:style>
  <w:style w:type="paragraph" w:customStyle="1" w:styleId="Gallery-Caption">
    <w:name w:val="Gallery - Caption"/>
    <w:link w:val="Gallery-CaptionCharChar"/>
    <w:autoRedefine/>
    <w:rsid w:val="007834CB"/>
    <w:pPr>
      <w:pBdr>
        <w:left w:val="single" w:sz="8" w:space="1" w:color="808080"/>
        <w:bottom w:val="single" w:sz="8" w:space="1" w:color="808080"/>
        <w:right w:val="single" w:sz="8" w:space="1" w:color="808080"/>
      </w:pBdr>
      <w:spacing w:before="60" w:after="240" w:line="288" w:lineRule="auto"/>
      <w:ind w:left="1021" w:right="851"/>
      <w:jc w:val="center"/>
    </w:pPr>
    <w:rPr>
      <w:rFonts w:ascii="Arial" w:hAnsi="Arial"/>
      <w:color w:val="232323"/>
      <w:kern w:val="22"/>
      <w:sz w:val="18"/>
      <w:szCs w:val="18"/>
      <w:lang w:eastAsia="en-US"/>
    </w:rPr>
  </w:style>
  <w:style w:type="paragraph" w:customStyle="1" w:styleId="EventInformal-SubTitle">
    <w:name w:val="Event Informal - Sub Title"/>
    <w:autoRedefine/>
    <w:rsid w:val="00C315C2"/>
    <w:pPr>
      <w:pBdr>
        <w:left w:val="dashed" w:sz="8" w:space="10" w:color="808080"/>
        <w:right w:val="dashed" w:sz="8" w:space="10" w:color="808080"/>
      </w:pBdr>
      <w:spacing w:after="120"/>
      <w:ind w:left="397" w:right="397"/>
    </w:pPr>
    <w:rPr>
      <w:rFonts w:ascii="Comic Sans MS" w:hAnsi="Comic Sans MS"/>
      <w:b/>
      <w:sz w:val="24"/>
      <w:szCs w:val="24"/>
    </w:rPr>
  </w:style>
  <w:style w:type="paragraph" w:customStyle="1" w:styleId="ArticleInformal-BodyText">
    <w:name w:val="Article Informal - Body Text"/>
    <w:autoRedefine/>
    <w:rsid w:val="007834CB"/>
    <w:pPr>
      <w:spacing w:before="120" w:after="120"/>
    </w:pPr>
    <w:rPr>
      <w:rFonts w:ascii="Comic Sans MS" w:hAnsi="Comic Sans MS" w:cs="Arial"/>
      <w:sz w:val="18"/>
      <w:szCs w:val="18"/>
    </w:rPr>
  </w:style>
  <w:style w:type="character" w:customStyle="1" w:styleId="Gallery-CaptionCharChar">
    <w:name w:val="Gallery - Caption Char Char"/>
    <w:link w:val="Gallery-Caption"/>
    <w:rsid w:val="007834CB"/>
    <w:rPr>
      <w:rFonts w:ascii="Arial" w:hAnsi="Arial"/>
      <w:color w:val="232323"/>
      <w:kern w:val="22"/>
      <w:sz w:val="18"/>
      <w:szCs w:val="18"/>
      <w:lang w:val="en-AU" w:eastAsia="en-US" w:bidi="ar-SA"/>
    </w:rPr>
  </w:style>
  <w:style w:type="paragraph" w:customStyle="1" w:styleId="Calandar-Title">
    <w:name w:val="Calandar - Title"/>
    <w:next w:val="Calendar-SubTitle"/>
    <w:autoRedefine/>
    <w:rsid w:val="007834CB"/>
    <w:pPr>
      <w:spacing w:before="100" w:beforeAutospacing="1"/>
    </w:pPr>
    <w:rPr>
      <w:rFonts w:ascii="Arial" w:hAnsi="Arial" w:cs="Arial"/>
      <w:b/>
      <w:color w:val="808080"/>
      <w:sz w:val="24"/>
      <w:szCs w:val="24"/>
    </w:rPr>
  </w:style>
  <w:style w:type="character" w:customStyle="1" w:styleId="Gallery-GraphicCharChar">
    <w:name w:val="Gallery - Graphic Char Char"/>
    <w:link w:val="Gallery-Graphic"/>
    <w:rsid w:val="00391303"/>
    <w:rPr>
      <w:rFonts w:ascii="Arial" w:hAnsi="Arial"/>
      <w:color w:val="000000"/>
      <w:kern w:val="18"/>
      <w:sz w:val="18"/>
      <w:szCs w:val="19"/>
      <w:lang w:val="en-AU" w:eastAsia="en-US" w:bidi="ar-SA"/>
    </w:rPr>
  </w:style>
  <w:style w:type="paragraph" w:customStyle="1" w:styleId="EventFormal-Title">
    <w:name w:val="Event Formal - Title"/>
    <w:autoRedefine/>
    <w:rsid w:val="00C315C2"/>
    <w:pPr>
      <w:pBdr>
        <w:top w:val="single" w:sz="8" w:space="10" w:color="808080"/>
        <w:left w:val="single" w:sz="8" w:space="10" w:color="808080"/>
        <w:right w:val="single" w:sz="8" w:space="10" w:color="808080"/>
      </w:pBdr>
      <w:spacing w:after="120"/>
      <w:ind w:left="397" w:right="397"/>
    </w:pPr>
    <w:rPr>
      <w:rFonts w:ascii="Arial" w:hAnsi="Arial"/>
      <w:b/>
      <w:color w:val="808080"/>
      <w:sz w:val="36"/>
      <w:szCs w:val="32"/>
    </w:rPr>
  </w:style>
  <w:style w:type="paragraph" w:customStyle="1" w:styleId="EventFormal-SubTitle">
    <w:name w:val="Event Formal - Sub Title"/>
    <w:autoRedefine/>
    <w:rsid w:val="00C315C2"/>
    <w:pPr>
      <w:pBdr>
        <w:left w:val="single" w:sz="8" w:space="10" w:color="808080"/>
        <w:right w:val="single" w:sz="8" w:space="10" w:color="808080"/>
      </w:pBdr>
      <w:spacing w:after="120"/>
      <w:ind w:left="397" w:right="397"/>
    </w:pPr>
    <w:rPr>
      <w:rFonts w:ascii="Arial" w:hAnsi="Arial"/>
      <w:b/>
      <w:color w:val="808080"/>
      <w:sz w:val="24"/>
    </w:rPr>
  </w:style>
  <w:style w:type="paragraph" w:customStyle="1" w:styleId="EventFormal-BodyText">
    <w:name w:val="Event Formal - Body Text"/>
    <w:autoRedefine/>
    <w:rsid w:val="00C315C2"/>
    <w:pPr>
      <w:pBdr>
        <w:left w:val="single" w:sz="8" w:space="10" w:color="808080"/>
        <w:bottom w:val="single" w:sz="8" w:space="10" w:color="808080"/>
        <w:right w:val="single" w:sz="8" w:space="10" w:color="808080"/>
      </w:pBdr>
      <w:spacing w:after="240" w:line="320" w:lineRule="exact"/>
      <w:ind w:left="397" w:right="397"/>
    </w:pPr>
    <w:rPr>
      <w:rFonts w:ascii="Arial" w:hAnsi="Arial"/>
      <w:sz w:val="24"/>
      <w:szCs w:val="24"/>
    </w:rPr>
  </w:style>
  <w:style w:type="paragraph" w:customStyle="1" w:styleId="AdvertFormal-Title">
    <w:name w:val="Advert Formal - Title"/>
    <w:autoRedefine/>
    <w:rsid w:val="009D7372"/>
    <w:pPr>
      <w:pBdr>
        <w:top w:val="single" w:sz="2" w:space="10" w:color="EAEAEA"/>
        <w:left w:val="single" w:sz="2" w:space="10" w:color="EAEAEA"/>
        <w:bottom w:val="single" w:sz="2" w:space="6" w:color="EAEAEA"/>
        <w:right w:val="single" w:sz="2" w:space="10" w:color="EAEAEA"/>
      </w:pBdr>
      <w:shd w:val="clear" w:color="auto" w:fill="EAEAEA"/>
      <w:spacing w:before="100" w:beforeAutospacing="1"/>
      <w:ind w:left="397" w:right="397"/>
    </w:pPr>
    <w:rPr>
      <w:rFonts w:ascii="Arial" w:hAnsi="Arial"/>
      <w:b/>
      <w:color w:val="808080"/>
      <w:sz w:val="36"/>
      <w:szCs w:val="32"/>
    </w:rPr>
  </w:style>
  <w:style w:type="paragraph" w:customStyle="1" w:styleId="AdvertFormal-SubTitle">
    <w:name w:val="Advert Formal - Sub Title"/>
    <w:autoRedefine/>
    <w:rsid w:val="00DA63D0"/>
    <w:pPr>
      <w:pBdr>
        <w:left w:val="single" w:sz="2" w:space="10" w:color="EAEAEA"/>
        <w:bottom w:val="single" w:sz="2" w:space="6" w:color="EAEAEA"/>
        <w:right w:val="single" w:sz="2" w:space="10" w:color="EAEAEA"/>
      </w:pBdr>
      <w:shd w:val="clear" w:color="auto" w:fill="EAEAEA"/>
      <w:ind w:left="397" w:right="397"/>
    </w:pPr>
    <w:rPr>
      <w:rFonts w:ascii="Arial" w:hAnsi="Arial"/>
      <w:b/>
      <w:color w:val="808080"/>
      <w:sz w:val="24"/>
    </w:rPr>
  </w:style>
  <w:style w:type="paragraph" w:customStyle="1" w:styleId="AdvertFormal-BodyText">
    <w:name w:val="Advert Formal - Body Text"/>
    <w:autoRedefine/>
    <w:rsid w:val="009D7372"/>
    <w:pPr>
      <w:pBdr>
        <w:left w:val="single" w:sz="2" w:space="10" w:color="EAEAEA"/>
        <w:bottom w:val="single" w:sz="2" w:space="10" w:color="EAEAEA"/>
        <w:right w:val="single" w:sz="2" w:space="10" w:color="EAEAEA"/>
      </w:pBdr>
      <w:shd w:val="clear" w:color="auto" w:fill="EAEAEA"/>
      <w:spacing w:after="100" w:afterAutospacing="1" w:line="320" w:lineRule="exact"/>
      <w:ind w:left="397" w:right="397"/>
    </w:pPr>
    <w:rPr>
      <w:rFonts w:ascii="Arial" w:hAnsi="Arial"/>
      <w:sz w:val="24"/>
      <w:szCs w:val="24"/>
    </w:rPr>
  </w:style>
  <w:style w:type="paragraph" w:customStyle="1" w:styleId="ArticleFormal-Title">
    <w:name w:val="Article Formal - Title"/>
    <w:autoRedefine/>
    <w:rsid w:val="004A4812"/>
    <w:pPr>
      <w:spacing w:before="100" w:beforeAutospacing="1"/>
    </w:pPr>
    <w:rPr>
      <w:rFonts w:ascii="Arial" w:hAnsi="Arial"/>
      <w:b/>
      <w:color w:val="808080"/>
      <w:sz w:val="24"/>
      <w:szCs w:val="24"/>
    </w:rPr>
  </w:style>
  <w:style w:type="paragraph" w:customStyle="1" w:styleId="EventInformal-BodyText">
    <w:name w:val="Event Informal - Body Text"/>
    <w:autoRedefine/>
    <w:rsid w:val="00C315C2"/>
    <w:pPr>
      <w:pBdr>
        <w:left w:val="dashed" w:sz="8" w:space="10" w:color="808080"/>
        <w:bottom w:val="dashed" w:sz="8" w:space="10" w:color="808080"/>
        <w:right w:val="dashed" w:sz="8" w:space="10" w:color="808080"/>
      </w:pBdr>
      <w:spacing w:after="240"/>
      <w:ind w:left="397" w:right="397"/>
    </w:pPr>
    <w:rPr>
      <w:rFonts w:ascii="Comic Sans MS" w:hAnsi="Comic Sans MS"/>
      <w:sz w:val="24"/>
      <w:szCs w:val="24"/>
    </w:rPr>
  </w:style>
  <w:style w:type="paragraph" w:customStyle="1" w:styleId="AdvertInformal-Title">
    <w:name w:val="Advert Informal - Title"/>
    <w:autoRedefine/>
    <w:rsid w:val="00C315C2"/>
    <w:pPr>
      <w:pBdr>
        <w:top w:val="single" w:sz="2" w:space="8" w:color="808080"/>
        <w:left w:val="single" w:sz="2" w:space="10" w:color="808080"/>
        <w:bottom w:val="single" w:sz="2" w:space="6" w:color="808080"/>
        <w:right w:val="single" w:sz="2" w:space="10" w:color="808080"/>
      </w:pBdr>
      <w:shd w:val="clear" w:color="auto" w:fill="808080"/>
      <w:spacing w:before="100" w:beforeAutospacing="1"/>
      <w:ind w:left="397" w:right="397"/>
    </w:pPr>
    <w:rPr>
      <w:rFonts w:ascii="Comic Sans MS" w:hAnsi="Comic Sans MS"/>
      <w:b/>
      <w:color w:val="FFFFFF"/>
      <w:sz w:val="36"/>
      <w:szCs w:val="36"/>
    </w:rPr>
  </w:style>
  <w:style w:type="numbering" w:customStyle="1" w:styleId="ListFormal">
    <w:name w:val="List Formal"/>
    <w:rsid w:val="00442744"/>
    <w:pPr>
      <w:numPr>
        <w:numId w:val="19"/>
      </w:numPr>
    </w:pPr>
  </w:style>
  <w:style w:type="character" w:customStyle="1" w:styleId="ArticleFormal-SubTitleChar">
    <w:name w:val="Article Formal - Sub Title Char"/>
    <w:link w:val="ArticleFormal-SubTitle"/>
    <w:rsid w:val="00E35B42"/>
    <w:rPr>
      <w:rFonts w:ascii="Arial" w:hAnsi="Arial" w:cs="Arial"/>
      <w:b/>
      <w:color w:val="808080"/>
      <w:sz w:val="24"/>
      <w:szCs w:val="24"/>
      <w:lang w:val="en-AU" w:eastAsia="en-AU" w:bidi="ar-SA"/>
    </w:rPr>
  </w:style>
  <w:style w:type="paragraph" w:customStyle="1" w:styleId="AdvertInformal-Bodytext">
    <w:name w:val="Advert Informal - Body text"/>
    <w:autoRedefine/>
    <w:rsid w:val="00C315C2"/>
    <w:pPr>
      <w:pBdr>
        <w:left w:val="single" w:sz="2" w:space="10" w:color="808080"/>
        <w:bottom w:val="single" w:sz="2" w:space="10" w:color="808080"/>
        <w:right w:val="single" w:sz="2" w:space="10" w:color="808080"/>
      </w:pBdr>
      <w:shd w:val="clear" w:color="auto" w:fill="808080"/>
      <w:spacing w:after="100" w:afterAutospacing="1"/>
      <w:ind w:left="397" w:right="397"/>
    </w:pPr>
    <w:rPr>
      <w:rFonts w:ascii="Comic Sans MS" w:hAnsi="Comic Sans MS"/>
      <w:color w:val="FFFFFF"/>
      <w:sz w:val="24"/>
      <w:szCs w:val="24"/>
    </w:rPr>
  </w:style>
  <w:style w:type="paragraph" w:customStyle="1" w:styleId="ArticleFormal-List">
    <w:name w:val="Article Formal - List"/>
    <w:basedOn w:val="ArticleFormal-BodyText"/>
    <w:next w:val="AdvertInformal-Bodytext"/>
    <w:autoRedefine/>
    <w:rsid w:val="007834CB"/>
    <w:pPr>
      <w:numPr>
        <w:numId w:val="41"/>
      </w:numPr>
      <w:spacing w:before="0" w:after="0"/>
      <w:ind w:left="714" w:hanging="357"/>
    </w:pPr>
  </w:style>
  <w:style w:type="paragraph" w:customStyle="1" w:styleId="ArticleInformal-List">
    <w:name w:val="Article Informal - List"/>
    <w:basedOn w:val="ArticleInformal-BodyText"/>
    <w:next w:val="AdvertInformal-Bodytext"/>
    <w:autoRedefine/>
    <w:rsid w:val="007834CB"/>
    <w:pPr>
      <w:numPr>
        <w:numId w:val="42"/>
      </w:numPr>
      <w:spacing w:before="0" w:after="0"/>
      <w:ind w:left="714" w:hanging="357"/>
    </w:pPr>
  </w:style>
  <w:style w:type="paragraph" w:customStyle="1" w:styleId="Gallery-Title">
    <w:name w:val="Gallery - Title"/>
    <w:autoRedefine/>
    <w:rsid w:val="00802B28"/>
    <w:pPr>
      <w:spacing w:before="100" w:beforeAutospacing="1"/>
    </w:pPr>
    <w:rPr>
      <w:rFonts w:ascii="Arial" w:hAnsi="Arial"/>
      <w:b/>
      <w:color w:val="808080"/>
      <w:sz w:val="24"/>
      <w:szCs w:val="24"/>
    </w:rPr>
  </w:style>
  <w:style w:type="paragraph" w:customStyle="1" w:styleId="Gallery-SubTitle">
    <w:name w:val="Gallery - Sub Title"/>
    <w:autoRedefine/>
    <w:rsid w:val="00802B28"/>
    <w:pPr>
      <w:spacing w:before="40"/>
    </w:pPr>
    <w:rPr>
      <w:rFonts w:ascii="Arial" w:hAnsi="Arial" w:cs="Arial"/>
      <w:b/>
      <w:color w:val="808080"/>
      <w:sz w:val="18"/>
      <w:szCs w:val="18"/>
    </w:rPr>
  </w:style>
  <w:style w:type="paragraph" w:customStyle="1" w:styleId="EventInformal-Graphic">
    <w:name w:val="Event Informal - Graphic"/>
    <w:next w:val="EventInformal-SubTitle"/>
    <w:autoRedefine/>
    <w:rsid w:val="00802B28"/>
    <w:pPr>
      <w:pBdr>
        <w:left w:val="dashed" w:sz="8" w:space="10" w:color="808080"/>
        <w:right w:val="dashed" w:sz="8" w:space="10" w:color="808080"/>
      </w:pBdr>
      <w:spacing w:after="120"/>
      <w:ind w:left="397" w:right="397"/>
      <w:jc w:val="center"/>
    </w:pPr>
    <w:rPr>
      <w:rFonts w:ascii="Comic Sans MS" w:hAnsi="Comic Sans MS"/>
      <w:sz w:val="24"/>
      <w:szCs w:val="24"/>
    </w:rPr>
  </w:style>
  <w:style w:type="paragraph" w:customStyle="1" w:styleId="EventFormal-Graphic">
    <w:name w:val="Event Formal - Graphic"/>
    <w:next w:val="EventFormal-SubTitle"/>
    <w:autoRedefine/>
    <w:rsid w:val="00214281"/>
    <w:pPr>
      <w:pBdr>
        <w:left w:val="single" w:sz="8" w:space="10" w:color="808080"/>
        <w:right w:val="single" w:sz="8" w:space="10" w:color="808080"/>
      </w:pBdr>
      <w:spacing w:after="120"/>
      <w:ind w:left="397" w:right="397"/>
      <w:jc w:val="center"/>
    </w:pPr>
    <w:rPr>
      <w:rFonts w:ascii="Arial" w:hAnsi="Arial"/>
      <w:sz w:val="24"/>
    </w:rPr>
  </w:style>
  <w:style w:type="paragraph" w:customStyle="1" w:styleId="AdvertFormal-Graphic">
    <w:name w:val="Advert Formal - Graphic"/>
    <w:autoRedefine/>
    <w:rsid w:val="005003BC"/>
    <w:pPr>
      <w:pBdr>
        <w:top w:val="single" w:sz="2" w:space="6" w:color="EAEAEA"/>
        <w:left w:val="single" w:sz="2" w:space="10" w:color="EAEAEA"/>
        <w:bottom w:val="single" w:sz="2" w:space="6" w:color="EAEAEA"/>
        <w:right w:val="single" w:sz="2" w:space="10" w:color="EAEAEA"/>
      </w:pBdr>
      <w:shd w:val="clear" w:color="auto" w:fill="EAEAEA"/>
      <w:ind w:left="397" w:right="397"/>
      <w:jc w:val="center"/>
    </w:pPr>
    <w:rPr>
      <w:rFonts w:ascii="Arial" w:hAnsi="Arial" w:cs="Arial"/>
      <w:color w:val="FFFFFF"/>
      <w:sz w:val="24"/>
      <w:szCs w:val="24"/>
    </w:rPr>
  </w:style>
  <w:style w:type="paragraph" w:customStyle="1" w:styleId="AdvertInformal-Graphic">
    <w:name w:val="Advert Informal - Graphic"/>
    <w:next w:val="AdvertInformal-SubTitle"/>
    <w:autoRedefine/>
    <w:rsid w:val="005003BC"/>
    <w:pPr>
      <w:pBdr>
        <w:top w:val="single" w:sz="2" w:space="6" w:color="808080"/>
        <w:left w:val="single" w:sz="2" w:space="10" w:color="808080"/>
        <w:bottom w:val="single" w:sz="2" w:space="6" w:color="808080"/>
        <w:right w:val="single" w:sz="2" w:space="10" w:color="808080"/>
      </w:pBdr>
      <w:shd w:val="clear" w:color="auto" w:fill="808080"/>
      <w:ind w:left="397" w:right="397"/>
      <w:jc w:val="center"/>
    </w:pPr>
    <w:rPr>
      <w:rFonts w:ascii="Comic Sans MS" w:hAnsi="Comic Sans MS" w:cs="Arial"/>
      <w:color w:val="FFFFFF"/>
      <w:sz w:val="24"/>
      <w:szCs w:val="24"/>
    </w:rPr>
  </w:style>
  <w:style w:type="paragraph" w:customStyle="1" w:styleId="Gallery-BodyText">
    <w:name w:val="Gallery - Body Text"/>
    <w:autoRedefine/>
    <w:rsid w:val="000B26C7"/>
    <w:pPr>
      <w:spacing w:before="120" w:after="120" w:line="240" w:lineRule="exact"/>
    </w:pPr>
    <w:rPr>
      <w:rFonts w:ascii="Arial" w:hAnsi="Arial" w:cs="Arial"/>
      <w:sz w:val="18"/>
      <w:szCs w:val="18"/>
    </w:rPr>
  </w:style>
  <w:style w:type="paragraph" w:styleId="BalloonText">
    <w:name w:val="Balloon Text"/>
    <w:basedOn w:val="Normal"/>
    <w:link w:val="BalloonTextChar"/>
    <w:rsid w:val="00524A6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24A6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6.jpe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5.jpe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9.wmf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jpeg"/><Relationship Id="rId5" Type="http://schemas.openxmlformats.org/officeDocument/2006/relationships/settings" Target="settings.xml"/><Relationship Id="rId15" Type="http://schemas.openxmlformats.org/officeDocument/2006/relationships/image" Target="media/image8.jpeg"/><Relationship Id="rId10" Type="http://schemas.openxmlformats.org/officeDocument/2006/relationships/image" Target="media/image3.wmf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1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ocuments\Term_1_Week_1_201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3E7F7C-CB74-4366-A417-62B858781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Term_1_Week_1_2012</Template>
  <TotalTime>94</TotalTime>
  <Pages>2</Pages>
  <Words>447</Words>
  <Characters>2551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Lore ipsum dolor sit amet, consectetuer adipiscing elit</vt:lpstr>
    </vt:vector>
  </TitlesOfParts>
  <Company>DET NSW</Company>
  <LinksUpToDate>false</LinksUpToDate>
  <CharactersWithSpaces>2993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Lore ipsum dolor sit amet, consectetuer adipiscing elit</dc:title>
  <dc:creator>raeleen.murray</dc:creator>
  <cp:lastModifiedBy>raeleen.murray</cp:lastModifiedBy>
  <cp:revision>1</cp:revision>
  <cp:lastPrinted>2012-02-01T04:17:00Z</cp:lastPrinted>
  <dcterms:created xsi:type="dcterms:W3CDTF">2012-02-01T02:50:00Z</dcterms:created>
  <dcterms:modified xsi:type="dcterms:W3CDTF">2012-02-01T04:29:00Z</dcterms:modified>
</cp:coreProperties>
</file>